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B43" w:rsidRPr="00BB1B65" w:rsidRDefault="000F3B43" w:rsidP="00A87544">
      <w:pPr>
        <w:jc w:val="center"/>
        <w:rPr>
          <w:sz w:val="28"/>
          <w:szCs w:val="28"/>
        </w:rPr>
      </w:pPr>
      <w:r w:rsidRPr="00BB1B65">
        <w:rPr>
          <w:sz w:val="28"/>
          <w:szCs w:val="28"/>
        </w:rPr>
        <w:t>МИНОБРНАУКИ РОССИИ</w:t>
      </w:r>
    </w:p>
    <w:p w:rsidR="000F3B43" w:rsidRPr="00BB1B65" w:rsidRDefault="000F3B4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F3B43" w:rsidRPr="00BB1B65" w:rsidRDefault="000F3B43" w:rsidP="00A87544">
      <w:pPr>
        <w:jc w:val="center"/>
        <w:rPr>
          <w:b/>
          <w:sz w:val="28"/>
          <w:szCs w:val="28"/>
        </w:rPr>
      </w:pPr>
      <w:r w:rsidRPr="00BB1B65">
        <w:rPr>
          <w:b/>
          <w:sz w:val="28"/>
          <w:szCs w:val="28"/>
        </w:rPr>
        <w:t>«Гжельский государственный университет»</w:t>
      </w:r>
    </w:p>
    <w:p w:rsidR="000F3B43" w:rsidRPr="00BB1B65" w:rsidRDefault="000F3B43" w:rsidP="00A87544">
      <w:pPr>
        <w:jc w:val="center"/>
        <w:rPr>
          <w:sz w:val="28"/>
          <w:szCs w:val="28"/>
        </w:rPr>
      </w:pPr>
      <w:r w:rsidRPr="00BB1B65">
        <w:rPr>
          <w:sz w:val="28"/>
          <w:szCs w:val="28"/>
        </w:rPr>
        <w:t>(ГГУ)</w:t>
      </w:r>
    </w:p>
    <w:p w:rsidR="000F3B43" w:rsidRPr="00BB1B65" w:rsidRDefault="000F3B43" w:rsidP="00A87544">
      <w:pPr>
        <w:rPr>
          <w:sz w:val="28"/>
          <w:szCs w:val="28"/>
        </w:rPr>
      </w:pPr>
    </w:p>
    <w:p w:rsidR="000F3B43" w:rsidRPr="00BB1B65" w:rsidRDefault="000F3B43" w:rsidP="00A87544">
      <w:pPr>
        <w:pStyle w:val="Style15"/>
        <w:tabs>
          <w:tab w:val="left" w:leader="underscore" w:pos="9760"/>
        </w:tabs>
        <w:spacing w:line="360" w:lineRule="auto"/>
        <w:rPr>
          <w:rStyle w:val="FontStyle53"/>
          <w:bCs/>
          <w:sz w:val="28"/>
          <w:szCs w:val="28"/>
        </w:rPr>
      </w:pPr>
    </w:p>
    <w:p w:rsidR="000F3B43" w:rsidRPr="00BB1B65" w:rsidRDefault="000F3B43" w:rsidP="00A87544">
      <w:pPr>
        <w:pStyle w:val="Style15"/>
        <w:tabs>
          <w:tab w:val="left" w:leader="underscore" w:pos="9760"/>
        </w:tabs>
        <w:spacing w:line="360" w:lineRule="auto"/>
        <w:rPr>
          <w:rStyle w:val="FontStyle53"/>
          <w:bCs/>
          <w:sz w:val="28"/>
          <w:szCs w:val="28"/>
        </w:rPr>
      </w:pPr>
    </w:p>
    <w:p w:rsidR="000F3B43" w:rsidRPr="00BB1B65" w:rsidRDefault="000F3B43" w:rsidP="00A87544">
      <w:pPr>
        <w:pStyle w:val="Style15"/>
        <w:tabs>
          <w:tab w:val="left" w:leader="underscore" w:pos="9760"/>
        </w:tabs>
        <w:spacing w:line="360" w:lineRule="auto"/>
        <w:rPr>
          <w:rStyle w:val="FontStyle53"/>
          <w:bCs/>
          <w:sz w:val="28"/>
          <w:szCs w:val="28"/>
        </w:rPr>
      </w:pPr>
    </w:p>
    <w:p w:rsidR="000F3B43" w:rsidRPr="00BB1B65" w:rsidRDefault="000F3B4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0F3B43" w:rsidRPr="00BB1B65" w:rsidRDefault="000F3B43" w:rsidP="00A87544">
      <w:pPr>
        <w:tabs>
          <w:tab w:val="left" w:pos="680"/>
          <w:tab w:val="left" w:pos="851"/>
          <w:tab w:val="left" w:pos="6240"/>
        </w:tabs>
        <w:rPr>
          <w:noProof/>
          <w:sz w:val="28"/>
          <w:szCs w:val="28"/>
        </w:rPr>
      </w:pPr>
      <w:r w:rsidRPr="00BB1B65">
        <w:rPr>
          <w:noProof/>
          <w:sz w:val="28"/>
          <w:szCs w:val="28"/>
        </w:rPr>
        <w:tab/>
      </w:r>
    </w:p>
    <w:p w:rsidR="000F3B43" w:rsidRPr="00BB1B65" w:rsidRDefault="000F3B43" w:rsidP="00A87544">
      <w:pPr>
        <w:tabs>
          <w:tab w:val="left" w:pos="680"/>
          <w:tab w:val="left" w:pos="851"/>
          <w:tab w:val="left" w:pos="6240"/>
        </w:tabs>
        <w:rPr>
          <w:noProof/>
          <w:sz w:val="28"/>
          <w:szCs w:val="28"/>
        </w:rPr>
      </w:pPr>
    </w:p>
    <w:p w:rsidR="000F3B43" w:rsidRPr="00BB1B65" w:rsidRDefault="000F3B43" w:rsidP="00A87544">
      <w:pPr>
        <w:tabs>
          <w:tab w:val="left" w:pos="680"/>
          <w:tab w:val="left" w:pos="851"/>
          <w:tab w:val="left" w:pos="6240"/>
        </w:tabs>
        <w:rPr>
          <w:sz w:val="28"/>
          <w:szCs w:val="28"/>
        </w:rPr>
      </w:pPr>
    </w:p>
    <w:p w:rsidR="000F3B43" w:rsidRPr="00BB1B65" w:rsidRDefault="000F3B43" w:rsidP="00A87544">
      <w:pPr>
        <w:pStyle w:val="Style11"/>
        <w:widowControl/>
        <w:rPr>
          <w:bCs/>
          <w:sz w:val="28"/>
          <w:szCs w:val="28"/>
          <w:u w:val="single"/>
        </w:rPr>
      </w:pPr>
      <w:r w:rsidRPr="00BB1B65">
        <w:rPr>
          <w:bCs/>
          <w:sz w:val="28"/>
          <w:szCs w:val="28"/>
          <w:u w:val="single"/>
        </w:rPr>
        <w:t>Рабочая программа дисциплины</w:t>
      </w:r>
    </w:p>
    <w:p w:rsidR="000F3B43" w:rsidRPr="00BB1B65" w:rsidRDefault="000F3B43" w:rsidP="00A87544">
      <w:pPr>
        <w:tabs>
          <w:tab w:val="left" w:pos="680"/>
          <w:tab w:val="left" w:pos="851"/>
        </w:tabs>
        <w:jc w:val="center"/>
        <w:rPr>
          <w:sz w:val="28"/>
          <w:szCs w:val="28"/>
        </w:rPr>
      </w:pPr>
    </w:p>
    <w:p w:rsidR="000F3B43" w:rsidRPr="00BB1B65" w:rsidRDefault="000F3B43" w:rsidP="00A87544">
      <w:pPr>
        <w:tabs>
          <w:tab w:val="left" w:pos="680"/>
          <w:tab w:val="left" w:pos="851"/>
        </w:tabs>
        <w:jc w:val="center"/>
        <w:rPr>
          <w:b/>
          <w:sz w:val="28"/>
          <w:szCs w:val="28"/>
        </w:rPr>
      </w:pPr>
      <w:r>
        <w:rPr>
          <w:b/>
          <w:sz w:val="28"/>
          <w:szCs w:val="28"/>
        </w:rPr>
        <w:t>Производственный менеджмент</w:t>
      </w:r>
    </w:p>
    <w:p w:rsidR="000F3B43" w:rsidRPr="00BB1B65" w:rsidRDefault="000F3B43" w:rsidP="00A87544">
      <w:pPr>
        <w:pStyle w:val="Style15"/>
        <w:tabs>
          <w:tab w:val="left" w:leader="underscore" w:pos="9856"/>
        </w:tabs>
        <w:ind w:firstLine="720"/>
        <w:rPr>
          <w:rStyle w:val="FontStyle53"/>
          <w:bCs/>
          <w:sz w:val="28"/>
          <w:szCs w:val="28"/>
        </w:rPr>
      </w:pPr>
    </w:p>
    <w:p w:rsidR="000F3B43" w:rsidRPr="00BB1B65" w:rsidRDefault="000F3B43" w:rsidP="00057CBB">
      <w:pPr>
        <w:pStyle w:val="Style12"/>
        <w:spacing w:line="240" w:lineRule="auto"/>
        <w:rPr>
          <w:rStyle w:val="FontStyle60"/>
          <w:sz w:val="28"/>
          <w:szCs w:val="28"/>
          <w:vertAlign w:val="superscript"/>
        </w:rPr>
      </w:pPr>
    </w:p>
    <w:p w:rsidR="000F3B43" w:rsidRPr="00BB1B65" w:rsidRDefault="000F3B43" w:rsidP="00A87544">
      <w:pPr>
        <w:pStyle w:val="Style12"/>
        <w:spacing w:line="240" w:lineRule="auto"/>
        <w:ind w:firstLine="720"/>
        <w:jc w:val="center"/>
        <w:rPr>
          <w:rStyle w:val="FontStyle60"/>
          <w:sz w:val="28"/>
          <w:szCs w:val="28"/>
          <w:vertAlign w:val="superscript"/>
        </w:rPr>
      </w:pPr>
    </w:p>
    <w:tbl>
      <w:tblPr>
        <w:tblW w:w="9889" w:type="dxa"/>
        <w:tblLook w:val="00A0"/>
      </w:tblPr>
      <w:tblGrid>
        <w:gridCol w:w="3646"/>
        <w:gridCol w:w="6243"/>
      </w:tblGrid>
      <w:tr w:rsidR="000F3B43" w:rsidRPr="00BB1B65">
        <w:trPr>
          <w:trHeight w:val="409"/>
        </w:trPr>
        <w:tc>
          <w:tcPr>
            <w:tcW w:w="3646" w:type="dxa"/>
          </w:tcPr>
          <w:p w:rsidR="000F3B43" w:rsidRPr="00BB1B65" w:rsidRDefault="000F3B4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F3B43" w:rsidRPr="00BB1B65" w:rsidRDefault="000F3B43" w:rsidP="009A0559">
            <w:pPr>
              <w:rPr>
                <w:rStyle w:val="FontStyle53"/>
                <w:b w:val="0"/>
                <w:color w:val="000000"/>
                <w:sz w:val="28"/>
                <w:szCs w:val="28"/>
              </w:rPr>
            </w:pPr>
            <w:r w:rsidRPr="0032346F">
              <w:rPr>
                <w:rStyle w:val="FontStyle53"/>
                <w:b w:val="0"/>
                <w:color w:val="000000"/>
                <w:sz w:val="28"/>
                <w:szCs w:val="28"/>
              </w:rPr>
              <w:t>38.03.02 Менеджмент</w:t>
            </w:r>
          </w:p>
        </w:tc>
      </w:tr>
      <w:tr w:rsidR="000F3B43" w:rsidRPr="00BB1B65">
        <w:trPr>
          <w:trHeight w:val="402"/>
        </w:trPr>
        <w:tc>
          <w:tcPr>
            <w:tcW w:w="3646" w:type="dxa"/>
          </w:tcPr>
          <w:p w:rsidR="000F3B43" w:rsidRPr="00BB1B65" w:rsidRDefault="000F3B4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F3B43" w:rsidRPr="00BB1B65" w:rsidRDefault="000F3B43" w:rsidP="00A87544">
            <w:pPr>
              <w:jc w:val="both"/>
              <w:rPr>
                <w:rStyle w:val="FontStyle53"/>
                <w:b w:val="0"/>
                <w:sz w:val="28"/>
                <w:szCs w:val="28"/>
              </w:rPr>
            </w:pPr>
            <w:r w:rsidRPr="0032346F">
              <w:rPr>
                <w:rStyle w:val="FontStyle53"/>
                <w:b w:val="0"/>
                <w:sz w:val="28"/>
                <w:szCs w:val="28"/>
              </w:rPr>
              <w:t>Организационно-управленческая деятельность в сфере предпринимательства</w:t>
            </w:r>
          </w:p>
        </w:tc>
      </w:tr>
      <w:tr w:rsidR="000F3B43" w:rsidRPr="00BB1B65">
        <w:tc>
          <w:tcPr>
            <w:tcW w:w="3646" w:type="dxa"/>
          </w:tcPr>
          <w:p w:rsidR="000F3B43" w:rsidRPr="00BB1B65" w:rsidRDefault="000F3B4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F3B43" w:rsidRPr="00BB1B65" w:rsidRDefault="000F3B43" w:rsidP="00A87544">
            <w:pPr>
              <w:pStyle w:val="Style15"/>
              <w:tabs>
                <w:tab w:val="left" w:leader="underscore" w:pos="9768"/>
              </w:tabs>
              <w:jc w:val="center"/>
              <w:rPr>
                <w:rStyle w:val="FontStyle53"/>
                <w:b w:val="0"/>
                <w:bCs/>
                <w:sz w:val="28"/>
                <w:szCs w:val="28"/>
              </w:rPr>
            </w:pPr>
          </w:p>
        </w:tc>
      </w:tr>
      <w:tr w:rsidR="000F3B43" w:rsidRPr="00BB1B65">
        <w:tc>
          <w:tcPr>
            <w:tcW w:w="3646" w:type="dxa"/>
          </w:tcPr>
          <w:p w:rsidR="000F3B43" w:rsidRPr="00BB1B65" w:rsidRDefault="000F3B43" w:rsidP="00A87544">
            <w:pPr>
              <w:pStyle w:val="Style15"/>
              <w:tabs>
                <w:tab w:val="left" w:leader="underscore" w:pos="9768"/>
              </w:tabs>
              <w:jc w:val="left"/>
              <w:rPr>
                <w:rStyle w:val="FontStyle53"/>
                <w:b w:val="0"/>
                <w:bCs/>
                <w:i/>
                <w:sz w:val="28"/>
                <w:szCs w:val="28"/>
              </w:rPr>
            </w:pPr>
          </w:p>
          <w:p w:rsidR="000F3B43" w:rsidRPr="00BB1B65" w:rsidRDefault="000F3B43" w:rsidP="00A87544">
            <w:pPr>
              <w:pStyle w:val="Style15"/>
              <w:tabs>
                <w:tab w:val="left" w:leader="underscore" w:pos="9768"/>
              </w:tabs>
              <w:jc w:val="left"/>
              <w:rPr>
                <w:rStyle w:val="FontStyle53"/>
                <w:b w:val="0"/>
                <w:bCs/>
                <w:i/>
                <w:sz w:val="28"/>
                <w:szCs w:val="28"/>
              </w:rPr>
            </w:pPr>
          </w:p>
          <w:p w:rsidR="000F3B43" w:rsidRPr="00BB1B65" w:rsidRDefault="000F3B4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F3B43" w:rsidRPr="00BB1B65" w:rsidRDefault="000F3B43" w:rsidP="00A87544">
            <w:pPr>
              <w:pStyle w:val="Style15"/>
              <w:tabs>
                <w:tab w:val="left" w:leader="underscore" w:pos="9768"/>
              </w:tabs>
              <w:rPr>
                <w:rStyle w:val="FontStyle53"/>
                <w:b w:val="0"/>
                <w:bCs/>
                <w:sz w:val="28"/>
                <w:szCs w:val="28"/>
              </w:rPr>
            </w:pPr>
          </w:p>
          <w:p w:rsidR="000F3B43" w:rsidRPr="00BB1B65" w:rsidRDefault="000F3B43" w:rsidP="00A87544">
            <w:pPr>
              <w:pStyle w:val="Style15"/>
              <w:tabs>
                <w:tab w:val="left" w:leader="underscore" w:pos="9768"/>
              </w:tabs>
              <w:rPr>
                <w:rStyle w:val="FontStyle53"/>
                <w:b w:val="0"/>
                <w:bCs/>
                <w:sz w:val="28"/>
                <w:szCs w:val="28"/>
              </w:rPr>
            </w:pPr>
          </w:p>
          <w:p w:rsidR="000F3B43" w:rsidRPr="00BB1B65" w:rsidRDefault="000F3B43"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0F3B43" w:rsidRPr="00BB1B65" w:rsidRDefault="000F3B43" w:rsidP="00A87544">
      <w:pPr>
        <w:pStyle w:val="Style15"/>
        <w:tabs>
          <w:tab w:val="left" w:leader="underscore" w:pos="9768"/>
        </w:tabs>
        <w:jc w:val="center"/>
        <w:rPr>
          <w:rStyle w:val="FontStyle53"/>
          <w:bCs/>
          <w:sz w:val="28"/>
          <w:szCs w:val="28"/>
        </w:rPr>
      </w:pPr>
    </w:p>
    <w:p w:rsidR="000F3B43" w:rsidRPr="00BB1B65" w:rsidRDefault="000F3B43" w:rsidP="00A87544">
      <w:pPr>
        <w:pStyle w:val="Style15"/>
        <w:tabs>
          <w:tab w:val="left" w:leader="underscore" w:pos="9768"/>
        </w:tabs>
        <w:jc w:val="center"/>
        <w:rPr>
          <w:rStyle w:val="FontStyle53"/>
          <w:bCs/>
          <w:sz w:val="28"/>
          <w:szCs w:val="28"/>
        </w:rPr>
      </w:pPr>
    </w:p>
    <w:p w:rsidR="000F3B43" w:rsidRPr="00BB1B65" w:rsidRDefault="000F3B43" w:rsidP="00A87544">
      <w:pPr>
        <w:pStyle w:val="Style15"/>
        <w:tabs>
          <w:tab w:val="left" w:leader="underscore" w:pos="9768"/>
        </w:tabs>
        <w:jc w:val="center"/>
        <w:rPr>
          <w:rStyle w:val="FontStyle53"/>
          <w:bCs/>
          <w:sz w:val="28"/>
          <w:szCs w:val="28"/>
        </w:rPr>
      </w:pPr>
    </w:p>
    <w:p w:rsidR="000F3B43" w:rsidRDefault="000F3B43" w:rsidP="00A87544">
      <w:pPr>
        <w:pStyle w:val="Style15"/>
        <w:tabs>
          <w:tab w:val="left" w:leader="underscore" w:pos="9768"/>
        </w:tabs>
        <w:rPr>
          <w:rStyle w:val="FontStyle53"/>
          <w:bCs/>
          <w:sz w:val="28"/>
          <w:szCs w:val="28"/>
        </w:rPr>
      </w:pPr>
    </w:p>
    <w:p w:rsidR="000F3B43" w:rsidRDefault="000F3B43" w:rsidP="00A87544">
      <w:pPr>
        <w:pStyle w:val="Style15"/>
        <w:tabs>
          <w:tab w:val="left" w:leader="underscore" w:pos="9768"/>
        </w:tabs>
        <w:rPr>
          <w:rStyle w:val="FontStyle53"/>
          <w:bCs/>
          <w:sz w:val="28"/>
          <w:szCs w:val="28"/>
        </w:rPr>
      </w:pPr>
    </w:p>
    <w:p w:rsidR="000F3B43" w:rsidRDefault="000F3B43" w:rsidP="00A87544">
      <w:pPr>
        <w:pStyle w:val="Style15"/>
        <w:tabs>
          <w:tab w:val="left" w:leader="underscore" w:pos="9768"/>
        </w:tabs>
        <w:rPr>
          <w:rStyle w:val="FontStyle53"/>
          <w:bCs/>
          <w:sz w:val="28"/>
          <w:szCs w:val="28"/>
        </w:rPr>
      </w:pPr>
    </w:p>
    <w:p w:rsidR="000F3B43" w:rsidRDefault="000F3B43" w:rsidP="00A87544">
      <w:pPr>
        <w:pStyle w:val="Style15"/>
        <w:tabs>
          <w:tab w:val="left" w:leader="underscore" w:pos="9768"/>
        </w:tabs>
        <w:rPr>
          <w:rStyle w:val="FontStyle53"/>
          <w:bCs/>
          <w:sz w:val="28"/>
          <w:szCs w:val="28"/>
        </w:rPr>
      </w:pPr>
    </w:p>
    <w:p w:rsidR="000F3B43" w:rsidRDefault="000F3B43" w:rsidP="00A87544">
      <w:pPr>
        <w:pStyle w:val="Style15"/>
        <w:tabs>
          <w:tab w:val="left" w:leader="underscore" w:pos="9768"/>
        </w:tabs>
        <w:rPr>
          <w:rStyle w:val="FontStyle53"/>
          <w:bCs/>
          <w:sz w:val="28"/>
          <w:szCs w:val="28"/>
        </w:rPr>
      </w:pPr>
    </w:p>
    <w:p w:rsidR="000F3B43" w:rsidRPr="00BB1B65" w:rsidRDefault="000F3B43" w:rsidP="00A87544">
      <w:pPr>
        <w:pStyle w:val="Style15"/>
        <w:tabs>
          <w:tab w:val="left" w:leader="underscore" w:pos="9768"/>
        </w:tabs>
        <w:rPr>
          <w:rStyle w:val="FontStyle53"/>
          <w:bCs/>
          <w:sz w:val="28"/>
          <w:szCs w:val="28"/>
        </w:rPr>
      </w:pPr>
    </w:p>
    <w:p w:rsidR="000F3B43" w:rsidRPr="00BB1B65" w:rsidRDefault="000F3B4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F3B43" w:rsidRPr="00780A53" w:rsidRDefault="000F3B43" w:rsidP="00780A53">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Pr>
            <w:rStyle w:val="FontStyle53"/>
            <w:b w:val="0"/>
            <w:bCs/>
            <w:sz w:val="28"/>
            <w:szCs w:val="28"/>
          </w:rPr>
          <w:t>2021</w:t>
        </w:r>
        <w:r w:rsidRPr="00BB1B65">
          <w:rPr>
            <w:rStyle w:val="FontStyle53"/>
            <w:b w:val="0"/>
            <w:bCs/>
            <w:sz w:val="28"/>
            <w:szCs w:val="28"/>
          </w:rPr>
          <w:t xml:space="preserve"> г</w:t>
        </w:r>
      </w:smartTag>
      <w:r w:rsidRPr="00BB1B65">
        <w:rPr>
          <w:rStyle w:val="FontStyle53"/>
          <w:b w:val="0"/>
          <w:bCs/>
          <w:sz w:val="28"/>
          <w:szCs w:val="28"/>
        </w:rPr>
        <w:t>.</w:t>
      </w:r>
    </w:p>
    <w:p w:rsidR="000F3B43" w:rsidRDefault="000F3B43" w:rsidP="00A87544">
      <w:pPr>
        <w:tabs>
          <w:tab w:val="left" w:pos="680"/>
          <w:tab w:val="left" w:pos="851"/>
        </w:tabs>
        <w:jc w:val="both"/>
      </w:pPr>
      <w:r w:rsidRPr="00DC11F5">
        <w:tab/>
      </w:r>
    </w:p>
    <w:p w:rsidR="000F3B43" w:rsidRDefault="000F3B43" w:rsidP="00A87544">
      <w:pPr>
        <w:tabs>
          <w:tab w:val="left" w:pos="680"/>
          <w:tab w:val="left" w:pos="851"/>
        </w:tabs>
        <w:jc w:val="both"/>
      </w:pPr>
    </w:p>
    <w:p w:rsidR="000F3B43" w:rsidRDefault="000F3B43" w:rsidP="00A87544">
      <w:pPr>
        <w:tabs>
          <w:tab w:val="left" w:pos="680"/>
          <w:tab w:val="left" w:pos="851"/>
        </w:tabs>
        <w:jc w:val="both"/>
      </w:pPr>
    </w:p>
    <w:p w:rsidR="000F3B43" w:rsidRDefault="000F3B43" w:rsidP="0032346F">
      <w:pPr>
        <w:tabs>
          <w:tab w:val="left" w:pos="680"/>
          <w:tab w:val="left" w:pos="851"/>
        </w:tabs>
        <w:ind w:firstLine="709"/>
        <w:jc w:val="both"/>
      </w:pPr>
      <w:r w:rsidRPr="00DC11F5">
        <w:t>Рабочая программа дисциплины «</w:t>
      </w:r>
      <w:r>
        <w:t>Производственный 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32346F">
        <w:t xml:space="preserve">38.03.02 Менеджмент </w:t>
      </w:r>
    </w:p>
    <w:p w:rsidR="000F3B43" w:rsidRDefault="000F3B43" w:rsidP="00797934">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0F3B43" w:rsidRDefault="000F3B43" w:rsidP="00797934">
      <w:pPr>
        <w:ind w:firstLine="709"/>
        <w:jc w:val="both"/>
      </w:pPr>
      <w:r>
        <w:t>Практическая подготовка реализуется на основе:</w:t>
      </w:r>
    </w:p>
    <w:p w:rsidR="000F3B43" w:rsidRPr="0038029E" w:rsidRDefault="000F3B43" w:rsidP="00797934">
      <w:pPr>
        <w:ind w:firstLine="709"/>
        <w:jc w:val="both"/>
        <w:rPr>
          <w:i/>
        </w:rPr>
      </w:pPr>
      <w:r>
        <w:t xml:space="preserve">- профессионального стандарта [код </w:t>
      </w:r>
      <w:r w:rsidRPr="00D70EBF">
        <w:t>07.007</w:t>
      </w:r>
      <w:r w:rsidRPr="007955B1">
        <w:t xml:space="preserve"> «</w:t>
      </w:r>
      <w:r w:rsidRPr="00D70EBF">
        <w:t>Специалист по процессному управлению</w:t>
      </w:r>
      <w:r w:rsidRPr="003851E4">
        <w:t>»</w:t>
      </w:r>
      <w:r>
        <w:t xml:space="preserve">. Обобщенная трудовая функция: </w:t>
      </w:r>
      <w:r w:rsidRPr="0038029E">
        <w:rPr>
          <w:rStyle w:val="Emphasis"/>
          <w:i w:val="0"/>
          <w:iCs/>
        </w:rPr>
        <w:t xml:space="preserve">Регламентация процессов подразделений организации или разработка административных регламентов подразделений организации </w:t>
      </w:r>
      <w:r w:rsidRPr="0038029E">
        <w:rPr>
          <w:lang w:val="en-US"/>
        </w:rPr>
        <w:t>A</w:t>
      </w:r>
      <w:r w:rsidRPr="0038029E">
        <w:t>/6;</w:t>
      </w:r>
    </w:p>
    <w:p w:rsidR="000F3B43" w:rsidRDefault="000F3B43" w:rsidP="00797934">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0F3B43" w:rsidRDefault="000F3B43" w:rsidP="005914AC">
      <w:pPr>
        <w:ind w:firstLine="709"/>
        <w:jc w:val="both"/>
      </w:pPr>
    </w:p>
    <w:p w:rsidR="000F3B43" w:rsidRDefault="000F3B43" w:rsidP="005914AC">
      <w:pPr>
        <w:ind w:firstLine="709"/>
        <w:jc w:val="both"/>
      </w:pPr>
    </w:p>
    <w:p w:rsidR="000F3B43" w:rsidRDefault="000F3B43" w:rsidP="005914AC">
      <w:pPr>
        <w:ind w:firstLine="709"/>
        <w:jc w:val="both"/>
      </w:pPr>
    </w:p>
    <w:p w:rsidR="000F3B43" w:rsidRDefault="000F3B43" w:rsidP="005914A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087 апреля </w:t>
      </w:r>
      <w:smartTag w:uri="urn:schemas-microsoft-com:office:smarttags" w:element="metricconverter">
        <w:smartTagPr>
          <w:attr w:name="ProductID" w:val="2014 г"/>
        </w:smartTagPr>
        <w:r>
          <w:t>2014 г</w:t>
        </w:r>
      </w:smartTag>
      <w:r>
        <w:t>. №АК-44/05вн).</w:t>
      </w:r>
    </w:p>
    <w:p w:rsidR="000F3B43" w:rsidRPr="00DC11F5" w:rsidRDefault="000F3B43" w:rsidP="005914AC">
      <w:pPr>
        <w:ind w:firstLine="709"/>
        <w:jc w:val="both"/>
      </w:pPr>
      <w:r>
        <w:t>При наличии в группе инвалида и (или) лица с ограниченными возможностями здоровья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F3B43" w:rsidRPr="00DC11F5" w:rsidRDefault="000F3B43" w:rsidP="00A87544">
      <w:pPr>
        <w:ind w:firstLine="709"/>
        <w:jc w:val="both"/>
      </w:pPr>
    </w:p>
    <w:p w:rsidR="000F3B43" w:rsidRPr="00DC11F5" w:rsidRDefault="000F3B43" w:rsidP="00A87544">
      <w:pPr>
        <w:ind w:firstLine="709"/>
        <w:jc w:val="both"/>
      </w:pPr>
    </w:p>
    <w:p w:rsidR="000F3B43" w:rsidRPr="00DC11F5" w:rsidRDefault="000F3B43" w:rsidP="00A87544">
      <w:pPr>
        <w:ind w:firstLine="709"/>
        <w:jc w:val="both"/>
      </w:pPr>
    </w:p>
    <w:p w:rsidR="000F3B43" w:rsidRPr="00DC11F5" w:rsidRDefault="000F3B43" w:rsidP="00A87544">
      <w:pPr>
        <w:ind w:firstLine="709"/>
        <w:jc w:val="both"/>
      </w:pPr>
    </w:p>
    <w:p w:rsidR="000F3B43" w:rsidRPr="00DC11F5" w:rsidRDefault="000F3B43" w:rsidP="00A87544">
      <w:pPr>
        <w:ind w:firstLine="709"/>
        <w:jc w:val="both"/>
      </w:pPr>
    </w:p>
    <w:p w:rsidR="000F3B43" w:rsidRPr="00DC11F5" w:rsidRDefault="000F3B43" w:rsidP="00A87544">
      <w:pPr>
        <w:jc w:val="both"/>
      </w:pPr>
    </w:p>
    <w:p w:rsidR="000F3B43" w:rsidRPr="00DC11F5" w:rsidRDefault="000F3B43" w:rsidP="00A87544"/>
    <w:p w:rsidR="000F3B43" w:rsidRPr="00DC11F5" w:rsidRDefault="000F3B43" w:rsidP="00A87544"/>
    <w:p w:rsidR="000F3B43" w:rsidRPr="00DC11F5" w:rsidRDefault="000F3B43" w:rsidP="00D00133">
      <w:pPr>
        <w:autoSpaceDE w:val="0"/>
        <w:autoSpaceDN w:val="0"/>
        <w:adjustRightInd w:val="0"/>
        <w:jc w:val="center"/>
      </w:pPr>
    </w:p>
    <w:p w:rsidR="000F3B43" w:rsidRPr="00DC11F5" w:rsidRDefault="000F3B43" w:rsidP="00D00133">
      <w:pPr>
        <w:autoSpaceDE w:val="0"/>
        <w:autoSpaceDN w:val="0"/>
        <w:adjustRightInd w:val="0"/>
        <w:jc w:val="center"/>
      </w:pPr>
    </w:p>
    <w:p w:rsidR="000F3B43" w:rsidRPr="00DC11F5" w:rsidRDefault="000F3B43" w:rsidP="00D00133">
      <w:pPr>
        <w:autoSpaceDE w:val="0"/>
        <w:autoSpaceDN w:val="0"/>
        <w:adjustRightInd w:val="0"/>
        <w:jc w:val="center"/>
      </w:pPr>
    </w:p>
    <w:p w:rsidR="000F3B43" w:rsidRPr="00DC11F5" w:rsidRDefault="000F3B43" w:rsidP="00D00133">
      <w:pPr>
        <w:autoSpaceDE w:val="0"/>
        <w:autoSpaceDN w:val="0"/>
        <w:adjustRightInd w:val="0"/>
        <w:ind w:firstLine="709"/>
        <w:jc w:val="both"/>
      </w:pPr>
    </w:p>
    <w:p w:rsidR="000F3B43" w:rsidRPr="00DC11F5" w:rsidRDefault="000F3B43" w:rsidP="00D00133">
      <w:pPr>
        <w:autoSpaceDE w:val="0"/>
        <w:autoSpaceDN w:val="0"/>
        <w:adjustRightInd w:val="0"/>
        <w:ind w:firstLine="709"/>
        <w:jc w:val="both"/>
      </w:pPr>
    </w:p>
    <w:p w:rsidR="000F3B43" w:rsidRPr="00DC11F5" w:rsidRDefault="000F3B43" w:rsidP="00D00133">
      <w:pPr>
        <w:autoSpaceDE w:val="0"/>
        <w:autoSpaceDN w:val="0"/>
        <w:adjustRightInd w:val="0"/>
        <w:jc w:val="both"/>
      </w:pPr>
    </w:p>
    <w:p w:rsidR="000F3B43" w:rsidRPr="00DC11F5" w:rsidRDefault="000F3B43" w:rsidP="00D00133">
      <w:pPr>
        <w:autoSpaceDE w:val="0"/>
        <w:autoSpaceDN w:val="0"/>
        <w:adjustRightInd w:val="0"/>
      </w:pPr>
    </w:p>
    <w:p w:rsidR="000F3B43" w:rsidRPr="00DC11F5" w:rsidRDefault="000F3B43" w:rsidP="00D00133">
      <w:pPr>
        <w:autoSpaceDE w:val="0"/>
        <w:autoSpaceDN w:val="0"/>
        <w:adjustRightInd w:val="0"/>
      </w:pPr>
    </w:p>
    <w:p w:rsidR="000F3B43" w:rsidRPr="00DC11F5" w:rsidRDefault="000F3B43" w:rsidP="00D00133">
      <w:pPr>
        <w:autoSpaceDE w:val="0"/>
        <w:autoSpaceDN w:val="0"/>
        <w:adjustRightInd w:val="0"/>
      </w:pPr>
    </w:p>
    <w:p w:rsidR="000F3B43" w:rsidRDefault="000F3B43" w:rsidP="00D00133">
      <w:pPr>
        <w:autoSpaceDE w:val="0"/>
        <w:autoSpaceDN w:val="0"/>
        <w:adjustRightInd w:val="0"/>
      </w:pPr>
    </w:p>
    <w:p w:rsidR="000F3B43" w:rsidRDefault="000F3B43" w:rsidP="00D00133">
      <w:pPr>
        <w:autoSpaceDE w:val="0"/>
        <w:autoSpaceDN w:val="0"/>
        <w:adjustRightInd w:val="0"/>
      </w:pPr>
    </w:p>
    <w:p w:rsidR="000F3B43" w:rsidRDefault="000F3B43" w:rsidP="00D00133">
      <w:pPr>
        <w:autoSpaceDE w:val="0"/>
        <w:autoSpaceDN w:val="0"/>
        <w:adjustRightInd w:val="0"/>
      </w:pPr>
    </w:p>
    <w:p w:rsidR="000F3B43" w:rsidRDefault="000F3B43" w:rsidP="00D00133">
      <w:pPr>
        <w:autoSpaceDE w:val="0"/>
        <w:autoSpaceDN w:val="0"/>
        <w:adjustRightInd w:val="0"/>
      </w:pPr>
    </w:p>
    <w:p w:rsidR="000F3B43" w:rsidRDefault="000F3B43" w:rsidP="00D00133">
      <w:pPr>
        <w:autoSpaceDE w:val="0"/>
        <w:autoSpaceDN w:val="0"/>
        <w:adjustRightInd w:val="0"/>
      </w:pPr>
    </w:p>
    <w:p w:rsidR="000F3B43" w:rsidRDefault="000F3B43" w:rsidP="001E6B04">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279"/>
        <w:gridCol w:w="3827"/>
        <w:gridCol w:w="3969"/>
      </w:tblGrid>
      <w:tr w:rsidR="000F3B43" w:rsidRPr="00DC11F5" w:rsidTr="00797934">
        <w:tc>
          <w:tcPr>
            <w:tcW w:w="2279" w:type="dxa"/>
          </w:tcPr>
          <w:p w:rsidR="000F3B43" w:rsidRPr="00707E3B" w:rsidRDefault="000F3B43" w:rsidP="001615E8">
            <w:pPr>
              <w:jc w:val="center"/>
              <w:rPr>
                <w:b/>
              </w:rPr>
            </w:pPr>
            <w:r w:rsidRPr="00707E3B">
              <w:rPr>
                <w:b/>
              </w:rPr>
              <w:t>Компетенция</w:t>
            </w:r>
          </w:p>
        </w:tc>
        <w:tc>
          <w:tcPr>
            <w:tcW w:w="3827" w:type="dxa"/>
          </w:tcPr>
          <w:p w:rsidR="000F3B43" w:rsidRPr="00707E3B" w:rsidRDefault="000F3B43" w:rsidP="001615E8">
            <w:pPr>
              <w:jc w:val="center"/>
              <w:rPr>
                <w:b/>
              </w:rPr>
            </w:pPr>
            <w:r w:rsidRPr="00707E3B">
              <w:rPr>
                <w:b/>
              </w:rPr>
              <w:t>Индикаторы достижения компетенций</w:t>
            </w:r>
          </w:p>
        </w:tc>
        <w:tc>
          <w:tcPr>
            <w:tcW w:w="3969" w:type="dxa"/>
          </w:tcPr>
          <w:p w:rsidR="000F3B43" w:rsidRPr="00707E3B" w:rsidRDefault="000F3B43" w:rsidP="001615E8">
            <w:pPr>
              <w:jc w:val="center"/>
              <w:rPr>
                <w:b/>
              </w:rPr>
            </w:pPr>
            <w:r w:rsidRPr="00707E3B">
              <w:rPr>
                <w:b/>
              </w:rPr>
              <w:t>Планируемые результаты обучения по дисциплине</w:t>
            </w:r>
          </w:p>
        </w:tc>
      </w:tr>
      <w:tr w:rsidR="000F3B43" w:rsidRPr="00DC11F5" w:rsidTr="00797934">
        <w:tc>
          <w:tcPr>
            <w:tcW w:w="2279" w:type="dxa"/>
            <w:tcBorders>
              <w:top w:val="single" w:sz="4" w:space="0" w:color="000000"/>
              <w:left w:val="single" w:sz="4" w:space="0" w:color="000000"/>
              <w:bottom w:val="single" w:sz="4" w:space="0" w:color="000000"/>
              <w:right w:val="single" w:sz="4" w:space="0" w:color="000000"/>
            </w:tcBorders>
          </w:tcPr>
          <w:p w:rsidR="000F3B43" w:rsidRPr="00720ADC" w:rsidRDefault="000F3B43" w:rsidP="00797934">
            <w:pPr>
              <w:pStyle w:val="TableParagraph"/>
              <w:spacing w:line="246" w:lineRule="exact"/>
              <w:rPr>
                <w:b/>
                <w:sz w:val="24"/>
                <w:szCs w:val="24"/>
              </w:rPr>
            </w:pPr>
            <w:r w:rsidRPr="00720ADC">
              <w:rPr>
                <w:b/>
                <w:sz w:val="24"/>
                <w:szCs w:val="24"/>
              </w:rPr>
              <w:t>УК-2</w:t>
            </w:r>
          </w:p>
          <w:p w:rsidR="000F3B43" w:rsidRPr="00720ADC" w:rsidRDefault="000F3B43" w:rsidP="00797934">
            <w:pPr>
              <w:pStyle w:val="TableParagraph"/>
              <w:ind w:right="95"/>
              <w:jc w:val="both"/>
              <w:rPr>
                <w:sz w:val="24"/>
                <w:szCs w:val="24"/>
              </w:rPr>
            </w:pPr>
            <w:r w:rsidRPr="00720ADC">
              <w:rPr>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иограничений</w:t>
            </w:r>
          </w:p>
        </w:tc>
        <w:tc>
          <w:tcPr>
            <w:tcW w:w="3827" w:type="dxa"/>
            <w:tcBorders>
              <w:top w:val="single" w:sz="4" w:space="0" w:color="000000"/>
              <w:left w:val="single" w:sz="4" w:space="0" w:color="000000"/>
              <w:bottom w:val="single" w:sz="4" w:space="0" w:color="000000"/>
              <w:right w:val="single" w:sz="4" w:space="0" w:color="000000"/>
            </w:tcBorders>
          </w:tcPr>
          <w:p w:rsidR="000F3B43" w:rsidRDefault="000F3B43" w:rsidP="00720ADC">
            <w:pPr>
              <w:pStyle w:val="TableParagraph"/>
              <w:ind w:left="107" w:right="95"/>
              <w:jc w:val="both"/>
              <w:rPr>
                <w:b/>
                <w:sz w:val="24"/>
                <w:szCs w:val="24"/>
              </w:rPr>
            </w:pPr>
            <w:r w:rsidRPr="00720ADC">
              <w:rPr>
                <w:b/>
                <w:sz w:val="24"/>
                <w:szCs w:val="24"/>
              </w:rPr>
              <w:t xml:space="preserve">УК-2.1. </w:t>
            </w:r>
          </w:p>
          <w:p w:rsidR="000F3B43" w:rsidRPr="00720ADC" w:rsidRDefault="000F3B43" w:rsidP="00720ADC">
            <w:pPr>
              <w:pStyle w:val="TableParagraph"/>
              <w:ind w:left="107" w:right="95"/>
              <w:jc w:val="both"/>
              <w:rPr>
                <w:sz w:val="24"/>
                <w:szCs w:val="24"/>
              </w:rPr>
            </w:pPr>
            <w:r w:rsidRPr="00720ADC">
              <w:rPr>
                <w:b/>
                <w:sz w:val="24"/>
                <w:szCs w:val="24"/>
              </w:rPr>
              <w:t xml:space="preserve">Знает </w:t>
            </w:r>
            <w:r w:rsidRPr="00720ADC">
              <w:rPr>
                <w:sz w:val="24"/>
                <w:szCs w:val="24"/>
              </w:rPr>
              <w:t>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0F3B43" w:rsidRDefault="000F3B43" w:rsidP="00720ADC">
            <w:pPr>
              <w:pStyle w:val="TableParagraph"/>
              <w:ind w:left="107" w:right="98"/>
              <w:jc w:val="both"/>
              <w:rPr>
                <w:b/>
                <w:sz w:val="24"/>
                <w:szCs w:val="24"/>
              </w:rPr>
            </w:pPr>
            <w:r w:rsidRPr="00720ADC">
              <w:rPr>
                <w:b/>
                <w:sz w:val="24"/>
                <w:szCs w:val="24"/>
              </w:rPr>
              <w:t xml:space="preserve">УК-2.2. </w:t>
            </w:r>
          </w:p>
          <w:p w:rsidR="000F3B43" w:rsidRPr="00720ADC" w:rsidRDefault="000F3B43" w:rsidP="00720ADC">
            <w:pPr>
              <w:pStyle w:val="TableParagraph"/>
              <w:ind w:left="107" w:right="98"/>
              <w:jc w:val="both"/>
              <w:rPr>
                <w:sz w:val="24"/>
                <w:szCs w:val="24"/>
              </w:rPr>
            </w:pPr>
            <w:r w:rsidRPr="00720ADC">
              <w:rPr>
                <w:b/>
                <w:sz w:val="24"/>
                <w:szCs w:val="24"/>
              </w:rPr>
              <w:t xml:space="preserve">Умеет </w:t>
            </w:r>
            <w:r w:rsidRPr="00720ADC">
              <w:rPr>
                <w:sz w:val="24"/>
                <w:szCs w:val="24"/>
              </w:rPr>
              <w:t>определять задачи исходя из поставленной цели с учетом действующих правовых норм, имеющихся ресурсов и ограничений</w:t>
            </w:r>
          </w:p>
          <w:p w:rsidR="000F3B43" w:rsidRDefault="000F3B43" w:rsidP="00720ADC">
            <w:pPr>
              <w:pStyle w:val="TableParagraph"/>
              <w:ind w:left="107" w:right="94"/>
              <w:jc w:val="both"/>
              <w:rPr>
                <w:b/>
                <w:sz w:val="24"/>
                <w:szCs w:val="24"/>
              </w:rPr>
            </w:pPr>
            <w:r>
              <w:rPr>
                <w:b/>
                <w:sz w:val="24"/>
                <w:szCs w:val="24"/>
              </w:rPr>
              <w:t>УК-2.3.</w:t>
            </w:r>
          </w:p>
          <w:p w:rsidR="000F3B43" w:rsidRPr="00720ADC" w:rsidRDefault="000F3B43" w:rsidP="00720ADC">
            <w:pPr>
              <w:pStyle w:val="TableParagraph"/>
              <w:ind w:left="107" w:right="94"/>
              <w:jc w:val="both"/>
              <w:rPr>
                <w:sz w:val="24"/>
                <w:szCs w:val="24"/>
              </w:rPr>
            </w:pPr>
            <w:r w:rsidRPr="00720ADC">
              <w:rPr>
                <w:b/>
                <w:sz w:val="24"/>
                <w:szCs w:val="24"/>
              </w:rPr>
              <w:t xml:space="preserve">Владеет </w:t>
            </w:r>
            <w:r w:rsidRPr="00720ADC">
              <w:rPr>
                <w:sz w:val="24"/>
                <w:szCs w:val="24"/>
              </w:rPr>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969" w:type="dxa"/>
          </w:tcPr>
          <w:p w:rsidR="000F3B43" w:rsidRDefault="000F3B43" w:rsidP="00797934">
            <w:pPr>
              <w:pStyle w:val="TableParagraph"/>
              <w:ind w:right="95"/>
              <w:jc w:val="both"/>
              <w:rPr>
                <w:b/>
                <w:sz w:val="24"/>
                <w:szCs w:val="24"/>
              </w:rPr>
            </w:pPr>
            <w:r w:rsidRPr="00720ADC">
              <w:rPr>
                <w:b/>
                <w:sz w:val="24"/>
                <w:szCs w:val="24"/>
              </w:rPr>
              <w:t>Знат</w:t>
            </w:r>
            <w:r>
              <w:rPr>
                <w:b/>
                <w:sz w:val="24"/>
                <w:szCs w:val="24"/>
              </w:rPr>
              <w:t>ь:</w:t>
            </w:r>
          </w:p>
          <w:p w:rsidR="000F3B43" w:rsidRPr="00720ADC" w:rsidRDefault="000F3B43" w:rsidP="00797934">
            <w:pPr>
              <w:pStyle w:val="TableParagraph"/>
              <w:ind w:right="95"/>
              <w:jc w:val="both"/>
              <w:rPr>
                <w:sz w:val="24"/>
                <w:szCs w:val="24"/>
              </w:rPr>
            </w:pPr>
            <w:r>
              <w:rPr>
                <w:sz w:val="24"/>
                <w:szCs w:val="24"/>
              </w:rPr>
              <w:t>- особенности принятия управленческих решений на уровне оперативного менеджмента, действующие организационно-правовые нормы.</w:t>
            </w:r>
          </w:p>
          <w:p w:rsidR="000F3B43" w:rsidRDefault="000F3B43" w:rsidP="00797934">
            <w:pPr>
              <w:pStyle w:val="TableParagraph"/>
              <w:ind w:right="98"/>
              <w:jc w:val="both"/>
              <w:rPr>
                <w:b/>
                <w:sz w:val="24"/>
                <w:szCs w:val="24"/>
              </w:rPr>
            </w:pPr>
            <w:r w:rsidRPr="00720ADC">
              <w:rPr>
                <w:b/>
                <w:sz w:val="24"/>
                <w:szCs w:val="24"/>
              </w:rPr>
              <w:t>Уме</w:t>
            </w:r>
            <w:r>
              <w:rPr>
                <w:b/>
                <w:sz w:val="24"/>
                <w:szCs w:val="24"/>
              </w:rPr>
              <w:t>ть:</w:t>
            </w:r>
          </w:p>
          <w:p w:rsidR="000F3B43" w:rsidRPr="00865B46" w:rsidRDefault="000F3B43" w:rsidP="00797934">
            <w:pPr>
              <w:pStyle w:val="TableParagraph"/>
              <w:ind w:right="98"/>
              <w:jc w:val="both"/>
              <w:rPr>
                <w:sz w:val="24"/>
                <w:szCs w:val="24"/>
              </w:rPr>
            </w:pPr>
            <w:r w:rsidRPr="00865B46">
              <w:rPr>
                <w:sz w:val="24"/>
                <w:szCs w:val="24"/>
              </w:rPr>
              <w:t>- различать стратегические и оперативные уровни менеджмента, цели, задачи;</w:t>
            </w:r>
          </w:p>
          <w:p w:rsidR="000F3B43" w:rsidRPr="00865B46" w:rsidRDefault="000F3B43" w:rsidP="00797934">
            <w:pPr>
              <w:pStyle w:val="TableParagraph"/>
              <w:ind w:right="98"/>
              <w:jc w:val="both"/>
              <w:rPr>
                <w:sz w:val="24"/>
                <w:szCs w:val="24"/>
              </w:rPr>
            </w:pPr>
            <w:r>
              <w:rPr>
                <w:b/>
                <w:sz w:val="24"/>
                <w:szCs w:val="24"/>
              </w:rPr>
              <w:t xml:space="preserve">- </w:t>
            </w:r>
            <w:r w:rsidRPr="00865B46">
              <w:rPr>
                <w:sz w:val="24"/>
                <w:szCs w:val="24"/>
              </w:rPr>
              <w:t xml:space="preserve">использоватьсовременные </w:t>
            </w:r>
            <w:r>
              <w:rPr>
                <w:sz w:val="24"/>
                <w:szCs w:val="24"/>
              </w:rPr>
              <w:t xml:space="preserve">достижения науки и техники, </w:t>
            </w:r>
            <w:r w:rsidRPr="00865B46">
              <w:rPr>
                <w:sz w:val="24"/>
                <w:szCs w:val="24"/>
              </w:rPr>
              <w:t>новы</w:t>
            </w:r>
            <w:r>
              <w:rPr>
                <w:sz w:val="24"/>
                <w:szCs w:val="24"/>
              </w:rPr>
              <w:t xml:space="preserve">етехнологические </w:t>
            </w:r>
            <w:r w:rsidRPr="00865B46">
              <w:rPr>
                <w:sz w:val="24"/>
                <w:szCs w:val="24"/>
              </w:rPr>
              <w:t>знани</w:t>
            </w:r>
            <w:r>
              <w:rPr>
                <w:sz w:val="24"/>
                <w:szCs w:val="24"/>
              </w:rPr>
              <w:t xml:space="preserve">ядля </w:t>
            </w:r>
            <w:r w:rsidRPr="00865B46">
              <w:rPr>
                <w:sz w:val="24"/>
                <w:szCs w:val="24"/>
              </w:rPr>
              <w:t>совершенствования производственного менеджмента</w:t>
            </w:r>
            <w:r>
              <w:rPr>
                <w:sz w:val="24"/>
                <w:szCs w:val="24"/>
              </w:rPr>
              <w:t>,</w:t>
            </w:r>
          </w:p>
          <w:p w:rsidR="000F3B43" w:rsidRDefault="000F3B43" w:rsidP="00797934">
            <w:pPr>
              <w:jc w:val="both"/>
            </w:pPr>
            <w:r w:rsidRPr="00865B46">
              <w:t xml:space="preserve">- координировать деятельность различных </w:t>
            </w:r>
            <w:r>
              <w:t>структурных подразделений организации</w:t>
            </w:r>
            <w:r w:rsidRPr="00865B46">
              <w:t xml:space="preserve"> с целью </w:t>
            </w:r>
            <w:r>
              <w:t>проведения изменений в методах деятельности, типах продукции, использовании факторов производства.</w:t>
            </w:r>
          </w:p>
          <w:p w:rsidR="000F3B43" w:rsidRDefault="000F3B43" w:rsidP="007D57C0">
            <w:pPr>
              <w:rPr>
                <w:b/>
              </w:rPr>
            </w:pPr>
            <w:r>
              <w:rPr>
                <w:b/>
              </w:rPr>
              <w:t>УК-2.3.</w:t>
            </w:r>
          </w:p>
          <w:p w:rsidR="000F3B43" w:rsidRDefault="000F3B43" w:rsidP="00797934">
            <w:pPr>
              <w:rPr>
                <w:b/>
              </w:rPr>
            </w:pPr>
            <w:r w:rsidRPr="00720ADC">
              <w:rPr>
                <w:b/>
              </w:rPr>
              <w:t>Владет</w:t>
            </w:r>
            <w:r>
              <w:rPr>
                <w:b/>
              </w:rPr>
              <w:t>ь:</w:t>
            </w:r>
          </w:p>
          <w:p w:rsidR="000F3B43" w:rsidRPr="00707E3B" w:rsidRDefault="000F3B43" w:rsidP="00797934">
            <w:pPr>
              <w:jc w:val="both"/>
              <w:rPr>
                <w:b/>
              </w:rPr>
            </w:pPr>
            <w:r>
              <w:rPr>
                <w:b/>
              </w:rPr>
              <w:t xml:space="preserve">- </w:t>
            </w:r>
            <w:r w:rsidRPr="00865B46">
              <w:t xml:space="preserve">навыками </w:t>
            </w:r>
            <w:r>
              <w:t xml:space="preserve">оперативного и </w:t>
            </w:r>
            <w:r w:rsidRPr="00865B46">
              <w:t xml:space="preserve">стратегического планирования производственной деятельности организации, рационального </w:t>
            </w:r>
            <w:r>
              <w:t>построения бизнес-</w:t>
            </w:r>
            <w:r w:rsidRPr="00865B46">
              <w:t xml:space="preserve">процессов, распределения ресурсов согласно </w:t>
            </w:r>
            <w:r>
              <w:t>заданному</w:t>
            </w:r>
            <w:r w:rsidRPr="00865B46">
              <w:t xml:space="preserve"> плану действий.</w:t>
            </w:r>
          </w:p>
        </w:tc>
      </w:tr>
      <w:tr w:rsidR="000F3B43" w:rsidRPr="00DC11F5" w:rsidTr="00797934">
        <w:trPr>
          <w:trHeight w:val="416"/>
        </w:trPr>
        <w:tc>
          <w:tcPr>
            <w:tcW w:w="2279" w:type="dxa"/>
          </w:tcPr>
          <w:p w:rsidR="000F3B43" w:rsidRPr="00720ADC" w:rsidRDefault="000F3B43" w:rsidP="00720ADC">
            <w:pPr>
              <w:autoSpaceDE w:val="0"/>
              <w:autoSpaceDN w:val="0"/>
              <w:adjustRightInd w:val="0"/>
              <w:rPr>
                <w:b/>
              </w:rPr>
            </w:pPr>
            <w:r w:rsidRPr="00720ADC">
              <w:rPr>
                <w:b/>
              </w:rPr>
              <w:t>ПК-6</w:t>
            </w:r>
          </w:p>
          <w:p w:rsidR="000F3B43" w:rsidRPr="00797BB2" w:rsidRDefault="000F3B43" w:rsidP="00720ADC">
            <w:pPr>
              <w:autoSpaceDE w:val="0"/>
              <w:autoSpaceDN w:val="0"/>
              <w:adjustRightInd w:val="0"/>
            </w:pPr>
            <w:r w:rsidRPr="00797BB2">
              <w:t>владением навыками документального оформления решений в управлении операционной (производственной) деятельности организаций при внедрении технологических, продуктовых инноваций или о</w:t>
            </w:r>
            <w:r>
              <w:t>рганизационных изменений</w:t>
            </w:r>
          </w:p>
        </w:tc>
        <w:tc>
          <w:tcPr>
            <w:tcW w:w="3827" w:type="dxa"/>
          </w:tcPr>
          <w:p w:rsidR="000F3B43" w:rsidRPr="00720ADC" w:rsidRDefault="000F3B43" w:rsidP="00720ADC">
            <w:pPr>
              <w:autoSpaceDE w:val="0"/>
              <w:autoSpaceDN w:val="0"/>
              <w:adjustRightInd w:val="0"/>
              <w:rPr>
                <w:b/>
              </w:rPr>
            </w:pPr>
            <w:r w:rsidRPr="00720ADC">
              <w:rPr>
                <w:b/>
              </w:rPr>
              <w:t>ПК-6.1</w:t>
            </w:r>
          </w:p>
          <w:p w:rsidR="000F3B43" w:rsidRPr="0022781E" w:rsidRDefault="000F3B43" w:rsidP="00720ADC">
            <w:pPr>
              <w:autoSpaceDE w:val="0"/>
              <w:autoSpaceDN w:val="0"/>
              <w:adjustRightInd w:val="0"/>
              <w:jc w:val="both"/>
            </w:pPr>
            <w:r w:rsidRPr="00720ADC">
              <w:rPr>
                <w:b/>
              </w:rPr>
              <w:t>Знает:</w:t>
            </w:r>
            <w:r w:rsidRPr="0022781E">
              <w:t xml:space="preserve"> нормативно-правовую документацию, регламентирующую деятельность организаций; особенности</w:t>
            </w:r>
            <w:r>
              <w:t xml:space="preserve"> с</w:t>
            </w:r>
            <w:r w:rsidRPr="0022781E">
              <w:t>бор</w:t>
            </w:r>
            <w:r>
              <w:t>а</w:t>
            </w:r>
            <w:r w:rsidRPr="0022781E">
              <w:t xml:space="preserve"> информации о процессеподразделения организации с целью разработки регламента процесс</w:t>
            </w:r>
            <w:r>
              <w:t>ов производственного менеджмента;</w:t>
            </w:r>
          </w:p>
          <w:p w:rsidR="000F3B43" w:rsidRPr="0022781E" w:rsidRDefault="000F3B43" w:rsidP="00720ADC">
            <w:pPr>
              <w:autoSpaceDE w:val="0"/>
              <w:autoSpaceDN w:val="0"/>
              <w:adjustRightInd w:val="0"/>
              <w:jc w:val="both"/>
            </w:pPr>
            <w:r>
              <w:t xml:space="preserve">способы </w:t>
            </w:r>
            <w:r w:rsidRPr="0022781E">
              <w:t xml:space="preserve">организации планирования, учета и отчетности в организациях; </w:t>
            </w:r>
          </w:p>
          <w:p w:rsidR="000F3B43" w:rsidRPr="00720ADC" w:rsidRDefault="000F3B43" w:rsidP="00720ADC">
            <w:pPr>
              <w:autoSpaceDE w:val="0"/>
              <w:autoSpaceDN w:val="0"/>
              <w:adjustRightInd w:val="0"/>
              <w:rPr>
                <w:b/>
              </w:rPr>
            </w:pPr>
            <w:r w:rsidRPr="00720ADC">
              <w:rPr>
                <w:b/>
              </w:rPr>
              <w:t>ПК-6.2</w:t>
            </w:r>
          </w:p>
          <w:p w:rsidR="000F3B43" w:rsidRPr="0022781E" w:rsidRDefault="000F3B43" w:rsidP="00720ADC">
            <w:pPr>
              <w:autoSpaceDE w:val="0"/>
              <w:autoSpaceDN w:val="0"/>
              <w:adjustRightInd w:val="0"/>
            </w:pPr>
            <w:r w:rsidRPr="00720ADC">
              <w:rPr>
                <w:b/>
              </w:rPr>
              <w:t>Умеет:</w:t>
            </w:r>
            <w:r w:rsidRPr="0022781E">
              <w:t xml:space="preserve"> применять действующие отечественные и международные нормативные </w:t>
            </w:r>
            <w:r>
              <w:t xml:space="preserve">и иные </w:t>
            </w:r>
            <w:r w:rsidRPr="0022781E">
              <w:t xml:space="preserve">документы при решении задач профессиональной деятельности в организации; </w:t>
            </w:r>
            <w:r>
              <w:t xml:space="preserve">различные </w:t>
            </w:r>
            <w:r w:rsidRPr="0022781E">
              <w:t>технологии для продвижения продуктов и услуг организаций.</w:t>
            </w:r>
          </w:p>
          <w:p w:rsidR="000F3B43" w:rsidRPr="00720ADC" w:rsidRDefault="000F3B43" w:rsidP="00720ADC">
            <w:pPr>
              <w:autoSpaceDE w:val="0"/>
              <w:autoSpaceDN w:val="0"/>
              <w:adjustRightInd w:val="0"/>
              <w:rPr>
                <w:b/>
              </w:rPr>
            </w:pPr>
            <w:r w:rsidRPr="00720ADC">
              <w:rPr>
                <w:b/>
              </w:rPr>
              <w:t>ОПК-6.3</w:t>
            </w:r>
          </w:p>
          <w:p w:rsidR="000F3B43" w:rsidRDefault="000F3B43" w:rsidP="00720ADC">
            <w:pPr>
              <w:autoSpaceDE w:val="0"/>
              <w:autoSpaceDN w:val="0"/>
              <w:adjustRightInd w:val="0"/>
              <w:jc w:val="both"/>
            </w:pPr>
            <w:r w:rsidRPr="00720ADC">
              <w:rPr>
                <w:b/>
              </w:rPr>
              <w:t>Владеет:</w:t>
            </w:r>
            <w:r w:rsidRPr="00A10CC1">
              <w:t>навыками документального оформления решений в управлении операционной (производственной) деятельности организаций при внедрении технологических, продуктовых инноваций или организационных изменений</w:t>
            </w:r>
            <w:r>
              <w:t>.</w:t>
            </w:r>
          </w:p>
        </w:tc>
        <w:tc>
          <w:tcPr>
            <w:tcW w:w="3969" w:type="dxa"/>
          </w:tcPr>
          <w:p w:rsidR="000F3B43" w:rsidRDefault="000F3B43" w:rsidP="00720ADC">
            <w:pPr>
              <w:tabs>
                <w:tab w:val="left" w:pos="851"/>
              </w:tabs>
              <w:jc w:val="both"/>
              <w:rPr>
                <w:b/>
              </w:rPr>
            </w:pPr>
            <w:r w:rsidRPr="00B858A0">
              <w:rPr>
                <w:b/>
              </w:rPr>
              <w:t>Знат</w:t>
            </w:r>
            <w:r>
              <w:rPr>
                <w:b/>
              </w:rPr>
              <w:t>ь</w:t>
            </w:r>
            <w:r w:rsidRPr="00B858A0">
              <w:rPr>
                <w:b/>
              </w:rPr>
              <w:t xml:space="preserve">: </w:t>
            </w:r>
          </w:p>
          <w:p w:rsidR="000F3B43" w:rsidRDefault="000F3B43" w:rsidP="00797934">
            <w:pPr>
              <w:widowControl w:val="0"/>
              <w:autoSpaceDE w:val="0"/>
              <w:autoSpaceDN w:val="0"/>
              <w:adjustRightInd w:val="0"/>
              <w:jc w:val="both"/>
            </w:pPr>
            <w:r w:rsidRPr="00636178">
              <w:t xml:space="preserve">- </w:t>
            </w:r>
            <w:r>
              <w:t>основы и технологии документационного обеспечения управления организацией;</w:t>
            </w:r>
          </w:p>
          <w:p w:rsidR="000F3B43" w:rsidRPr="00C21B92" w:rsidRDefault="000F3B43" w:rsidP="00797934">
            <w:pPr>
              <w:tabs>
                <w:tab w:val="left" w:pos="851"/>
              </w:tabs>
              <w:jc w:val="both"/>
            </w:pPr>
            <w:r>
              <w:rPr>
                <w:b/>
              </w:rPr>
              <w:t xml:space="preserve">- </w:t>
            </w:r>
            <w:r w:rsidRPr="00C21B92">
              <w:t>нормативную иметодологическую базу в области понятийного аппарата</w:t>
            </w:r>
          </w:p>
          <w:p w:rsidR="000F3B43" w:rsidRPr="00C21B92" w:rsidRDefault="000F3B43" w:rsidP="00797934">
            <w:pPr>
              <w:tabs>
                <w:tab w:val="left" w:pos="851"/>
              </w:tabs>
              <w:jc w:val="both"/>
            </w:pPr>
            <w:r w:rsidRPr="00C21B92">
              <w:t>инновационного процесса, его измерения и анализа</w:t>
            </w:r>
            <w:r>
              <w:t>.</w:t>
            </w:r>
          </w:p>
          <w:p w:rsidR="000F3B43" w:rsidRDefault="000F3B43" w:rsidP="00797934">
            <w:pPr>
              <w:widowControl w:val="0"/>
              <w:autoSpaceDE w:val="0"/>
              <w:autoSpaceDN w:val="0"/>
              <w:adjustRightInd w:val="0"/>
              <w:jc w:val="both"/>
              <w:rPr>
                <w:b/>
              </w:rPr>
            </w:pPr>
            <w:r w:rsidRPr="00F45ADF">
              <w:rPr>
                <w:b/>
              </w:rPr>
              <w:t>Умет</w:t>
            </w:r>
            <w:r>
              <w:rPr>
                <w:b/>
              </w:rPr>
              <w:t>ь</w:t>
            </w:r>
            <w:r w:rsidRPr="00F45ADF">
              <w:rPr>
                <w:b/>
              </w:rPr>
              <w:t>:</w:t>
            </w:r>
          </w:p>
          <w:p w:rsidR="000F3B43" w:rsidRPr="00F45ADF" w:rsidRDefault="000F3B43" w:rsidP="00797934">
            <w:pPr>
              <w:widowControl w:val="0"/>
              <w:autoSpaceDE w:val="0"/>
              <w:autoSpaceDN w:val="0"/>
              <w:adjustRightInd w:val="0"/>
              <w:jc w:val="both"/>
              <w:rPr>
                <w:b/>
              </w:rPr>
            </w:pPr>
            <w:r>
              <w:rPr>
                <w:b/>
              </w:rPr>
              <w:t xml:space="preserve">- </w:t>
            </w:r>
            <w:r w:rsidRPr="00973F1C">
              <w:t>разрабатывать комплекс</w:t>
            </w:r>
            <w:r>
              <w:t>ные</w:t>
            </w:r>
            <w:r w:rsidRPr="00973F1C">
              <w:t xml:space="preserve"> мероприяти</w:t>
            </w:r>
            <w:r>
              <w:t>я</w:t>
            </w:r>
            <w:r w:rsidRPr="00973F1C">
              <w:t xml:space="preserve"> операционного характера в соответствии со стратегией организации</w:t>
            </w:r>
            <w:r>
              <w:t>;</w:t>
            </w:r>
          </w:p>
          <w:p w:rsidR="000F3B43" w:rsidRDefault="000F3B43" w:rsidP="00797934">
            <w:pPr>
              <w:widowControl w:val="0"/>
              <w:autoSpaceDE w:val="0"/>
              <w:autoSpaceDN w:val="0"/>
              <w:adjustRightInd w:val="0"/>
              <w:jc w:val="both"/>
              <w:rPr>
                <w:b/>
              </w:rPr>
            </w:pPr>
            <w:r>
              <w:t xml:space="preserve">- обеспечивать документационное сопровождение операционной </w:t>
            </w:r>
            <w:r w:rsidRPr="007D57C0">
              <w:t>(производственной) деятельности</w:t>
            </w:r>
            <w:r>
              <w:t xml:space="preserve"> при осуществлении организационных изменений.</w:t>
            </w:r>
          </w:p>
          <w:p w:rsidR="000F3B43" w:rsidRPr="00636178" w:rsidRDefault="000F3B43" w:rsidP="00720ADC">
            <w:pPr>
              <w:widowControl w:val="0"/>
              <w:autoSpaceDE w:val="0"/>
              <w:autoSpaceDN w:val="0"/>
              <w:adjustRightInd w:val="0"/>
              <w:jc w:val="both"/>
              <w:rPr>
                <w:b/>
              </w:rPr>
            </w:pPr>
            <w:r w:rsidRPr="00636178">
              <w:rPr>
                <w:b/>
              </w:rPr>
              <w:t>Владе</w:t>
            </w:r>
            <w:r>
              <w:rPr>
                <w:b/>
              </w:rPr>
              <w:t>ть</w:t>
            </w:r>
            <w:r w:rsidRPr="00636178">
              <w:rPr>
                <w:b/>
              </w:rPr>
              <w:t>:</w:t>
            </w:r>
          </w:p>
          <w:p w:rsidR="000F3B43" w:rsidRDefault="000F3B43" w:rsidP="00797934">
            <w:pPr>
              <w:widowControl w:val="0"/>
              <w:autoSpaceDE w:val="0"/>
              <w:autoSpaceDN w:val="0"/>
              <w:adjustRightInd w:val="0"/>
              <w:contextualSpacing/>
              <w:jc w:val="both"/>
            </w:pPr>
            <w:r w:rsidRPr="00636178">
              <w:t xml:space="preserve">- </w:t>
            </w:r>
            <w:r>
              <w:t>навыками применения правовой, нормативной и методологической документации по инновационному развитиюв процессе управления операционной деятельностью организации;</w:t>
            </w:r>
          </w:p>
          <w:p w:rsidR="000F3B43" w:rsidRPr="005F7335" w:rsidRDefault="000F3B43" w:rsidP="00797934">
            <w:pPr>
              <w:widowControl w:val="0"/>
              <w:autoSpaceDE w:val="0"/>
              <w:autoSpaceDN w:val="0"/>
              <w:adjustRightInd w:val="0"/>
              <w:contextualSpacing/>
              <w:jc w:val="both"/>
              <w:rPr>
                <w:sz w:val="28"/>
              </w:rPr>
            </w:pPr>
            <w:r>
              <w:t>- основами организации управленческой деятельности на операционном и стратегическом уровнях.</w:t>
            </w:r>
          </w:p>
        </w:tc>
      </w:tr>
    </w:tbl>
    <w:p w:rsidR="000F3B43" w:rsidRPr="001615E8" w:rsidRDefault="000F3B43" w:rsidP="00586E85">
      <w:pPr>
        <w:tabs>
          <w:tab w:val="left" w:pos="6131"/>
        </w:tabs>
        <w:autoSpaceDE w:val="0"/>
        <w:autoSpaceDN w:val="0"/>
        <w:adjustRightInd w:val="0"/>
        <w:ind w:left="142"/>
        <w:jc w:val="both"/>
        <w:rPr>
          <w:b/>
          <w:bCs/>
          <w:iCs/>
        </w:rPr>
      </w:pPr>
    </w:p>
    <w:p w:rsidR="000F3B43" w:rsidRDefault="000F3B43" w:rsidP="001C5440">
      <w:pPr>
        <w:pStyle w:val="ListParagraph"/>
        <w:numPr>
          <w:ilvl w:val="0"/>
          <w:numId w:val="2"/>
        </w:numPr>
        <w:jc w:val="both"/>
        <w:rPr>
          <w:b/>
          <w:i/>
        </w:rPr>
      </w:pPr>
      <w:r w:rsidRPr="00DC11F5">
        <w:rPr>
          <w:b/>
          <w:i/>
        </w:rPr>
        <w:t>Место дисциплины (модуля) в структуре образовательной программы</w:t>
      </w:r>
    </w:p>
    <w:p w:rsidR="000F3B43" w:rsidRDefault="000F3B43" w:rsidP="00586E85">
      <w:pPr>
        <w:pStyle w:val="ListParagraph"/>
        <w:ind w:left="360"/>
        <w:jc w:val="both"/>
        <w:rPr>
          <w:b/>
          <w:i/>
        </w:rPr>
      </w:pPr>
    </w:p>
    <w:p w:rsidR="000F3B43" w:rsidRDefault="000F3B43" w:rsidP="00797934">
      <w:pPr>
        <w:ind w:firstLine="709"/>
        <w:jc w:val="both"/>
      </w:pPr>
      <w:r w:rsidRPr="0028391D">
        <w:t xml:space="preserve">Дисциплина относится к части, формируемой участниками образовательных отношений Блока 1 «Дисциплины (модули)» учебного плана. </w:t>
      </w:r>
    </w:p>
    <w:p w:rsidR="000F3B43" w:rsidRPr="006237AC" w:rsidRDefault="000F3B43" w:rsidP="00797934">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F3B43" w:rsidRPr="00DC11F5" w:rsidRDefault="000F3B43" w:rsidP="00797934">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предпринимательский.</w:t>
      </w:r>
    </w:p>
    <w:p w:rsidR="000F3B43" w:rsidRPr="00DC11F5" w:rsidRDefault="000F3B43" w:rsidP="00797934">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F3B43" w:rsidRPr="00DC11F5" w:rsidRDefault="000F3B43" w:rsidP="00586E85">
      <w:pPr>
        <w:pStyle w:val="3"/>
        <w:shd w:val="clear" w:color="auto" w:fill="auto"/>
        <w:spacing w:line="240" w:lineRule="auto"/>
        <w:ind w:firstLine="720"/>
        <w:jc w:val="both"/>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423"/>
        <w:gridCol w:w="3108"/>
        <w:gridCol w:w="1843"/>
        <w:gridCol w:w="3544"/>
      </w:tblGrid>
      <w:tr w:rsidR="000F3B43" w:rsidRPr="00DC11F5" w:rsidTr="00797934">
        <w:tc>
          <w:tcPr>
            <w:tcW w:w="1423" w:type="dxa"/>
          </w:tcPr>
          <w:p w:rsidR="000F3B43" w:rsidRPr="00DC11F5" w:rsidRDefault="000F3B43" w:rsidP="00637074">
            <w:pPr>
              <w:suppressAutoHyphens/>
              <w:jc w:val="both"/>
            </w:pPr>
            <w:r w:rsidRPr="00DC11F5">
              <w:t>Код компетенции</w:t>
            </w:r>
          </w:p>
        </w:tc>
        <w:tc>
          <w:tcPr>
            <w:tcW w:w="3108" w:type="dxa"/>
          </w:tcPr>
          <w:p w:rsidR="000F3B43" w:rsidRPr="00DC11F5" w:rsidRDefault="000F3B43" w:rsidP="00637074">
            <w:pPr>
              <w:suppressAutoHyphens/>
              <w:jc w:val="both"/>
            </w:pPr>
            <w:r w:rsidRPr="00DC11F5">
              <w:t>Предшествующие дисциплины</w:t>
            </w:r>
          </w:p>
        </w:tc>
        <w:tc>
          <w:tcPr>
            <w:tcW w:w="1843" w:type="dxa"/>
          </w:tcPr>
          <w:p w:rsidR="000F3B43" w:rsidRPr="00DC11F5" w:rsidRDefault="000F3B43" w:rsidP="00637074">
            <w:pPr>
              <w:suppressAutoHyphens/>
              <w:jc w:val="both"/>
            </w:pPr>
            <w:r w:rsidRPr="00DC11F5">
              <w:t>Параллельно осваиваемые</w:t>
            </w:r>
          </w:p>
        </w:tc>
        <w:tc>
          <w:tcPr>
            <w:tcW w:w="3544" w:type="dxa"/>
          </w:tcPr>
          <w:p w:rsidR="000F3B43" w:rsidRPr="00DC11F5" w:rsidRDefault="000F3B43" w:rsidP="00637074">
            <w:pPr>
              <w:suppressAutoHyphens/>
              <w:jc w:val="both"/>
            </w:pPr>
            <w:r w:rsidRPr="00DC11F5">
              <w:t>Последующие дисциплины</w:t>
            </w:r>
          </w:p>
        </w:tc>
      </w:tr>
      <w:tr w:rsidR="000F3B43" w:rsidRPr="00DC11F5" w:rsidTr="00797934">
        <w:tc>
          <w:tcPr>
            <w:tcW w:w="1423" w:type="dxa"/>
          </w:tcPr>
          <w:p w:rsidR="000F3B43" w:rsidRPr="0035577F" w:rsidRDefault="000F3B43" w:rsidP="00D227EA">
            <w:pPr>
              <w:suppressAutoHyphens/>
              <w:jc w:val="both"/>
              <w:rPr>
                <w:color w:val="FF0000"/>
              </w:rPr>
            </w:pPr>
            <w:r w:rsidRPr="00973F1C">
              <w:rPr>
                <w:color w:val="000000"/>
              </w:rPr>
              <w:t>УК-2</w:t>
            </w:r>
          </w:p>
        </w:tc>
        <w:tc>
          <w:tcPr>
            <w:tcW w:w="3108" w:type="dxa"/>
          </w:tcPr>
          <w:p w:rsidR="000F3B43" w:rsidRDefault="000F3B43" w:rsidP="00A1374E">
            <w:pPr>
              <w:rPr>
                <w:color w:val="000000"/>
              </w:rPr>
            </w:pPr>
            <w:r w:rsidRPr="005C23A3">
              <w:t>Основы права;</w:t>
            </w:r>
          </w:p>
          <w:p w:rsidR="000F3B43" w:rsidRPr="00973F1C" w:rsidRDefault="000F3B43" w:rsidP="00A1374E">
            <w:pPr>
              <w:rPr>
                <w:color w:val="000000"/>
              </w:rPr>
            </w:pPr>
            <w:r w:rsidRPr="00973F1C">
              <w:rPr>
                <w:color w:val="000000"/>
              </w:rPr>
              <w:t>Основы проектной деятельности;</w:t>
            </w:r>
          </w:p>
          <w:p w:rsidR="000F3B43" w:rsidRPr="00973F1C" w:rsidRDefault="000F3B43" w:rsidP="00A1374E">
            <w:pPr>
              <w:rPr>
                <w:color w:val="000000"/>
              </w:rPr>
            </w:pPr>
            <w:r w:rsidRPr="00973F1C">
              <w:rPr>
                <w:color w:val="000000"/>
              </w:rPr>
              <w:t>Методы принятия управленческих решений; Менеджмент организаций;</w:t>
            </w:r>
          </w:p>
          <w:p w:rsidR="000F3B43" w:rsidRPr="00973F1C" w:rsidRDefault="000F3B43" w:rsidP="00A1374E">
            <w:pPr>
              <w:rPr>
                <w:color w:val="000000"/>
              </w:rPr>
            </w:pPr>
            <w:r w:rsidRPr="00973F1C">
              <w:rPr>
                <w:color w:val="000000"/>
              </w:rPr>
              <w:t>Бизнес-планирование;</w:t>
            </w:r>
          </w:p>
          <w:p w:rsidR="000F3B43" w:rsidRDefault="000F3B43" w:rsidP="00A1374E">
            <w:pPr>
              <w:rPr>
                <w:color w:val="000000"/>
              </w:rPr>
            </w:pPr>
            <w:r w:rsidRPr="00973F1C">
              <w:rPr>
                <w:color w:val="000000"/>
              </w:rPr>
              <w:t>Управление человеческими ресурсами;</w:t>
            </w:r>
          </w:p>
          <w:p w:rsidR="000F3B43" w:rsidRDefault="000F3B43" w:rsidP="00A1374E">
            <w:pPr>
              <w:rPr>
                <w:color w:val="000000"/>
              </w:rPr>
            </w:pPr>
            <w:r w:rsidRPr="00973F1C">
              <w:rPr>
                <w:color w:val="000000"/>
              </w:rPr>
              <w:t>Создание и организация деятельности новых предпринимательских структур</w:t>
            </w:r>
            <w:r>
              <w:rPr>
                <w:color w:val="000000"/>
              </w:rPr>
              <w:t>;</w:t>
            </w:r>
          </w:p>
          <w:p w:rsidR="000F3B43" w:rsidRPr="00973F1C" w:rsidRDefault="000F3B43" w:rsidP="00A1374E">
            <w:pPr>
              <w:rPr>
                <w:color w:val="000000"/>
              </w:rPr>
            </w:pPr>
            <w:r w:rsidRPr="00973F1C">
              <w:rPr>
                <w:color w:val="000000"/>
              </w:rPr>
              <w:t>Антикризисное управление</w:t>
            </w:r>
            <w:r>
              <w:rPr>
                <w:color w:val="000000"/>
              </w:rPr>
              <w:t>;</w:t>
            </w:r>
          </w:p>
          <w:p w:rsidR="000F3B43" w:rsidRPr="00973F1C" w:rsidRDefault="000F3B43" w:rsidP="0035577F">
            <w:pPr>
              <w:rPr>
                <w:color w:val="000000"/>
              </w:rPr>
            </w:pPr>
            <w:r w:rsidRPr="00973F1C">
              <w:rPr>
                <w:color w:val="000000"/>
              </w:rPr>
              <w:t>Проектная деятельность; Ознакомительная практика; Организационно-управленческая практика</w:t>
            </w:r>
            <w:r>
              <w:rPr>
                <w:color w:val="000000"/>
              </w:rPr>
              <w:t>.</w:t>
            </w:r>
          </w:p>
        </w:tc>
        <w:tc>
          <w:tcPr>
            <w:tcW w:w="1843" w:type="dxa"/>
          </w:tcPr>
          <w:p w:rsidR="000F3B43" w:rsidRPr="00973F1C" w:rsidRDefault="000F3B43" w:rsidP="00637074">
            <w:pPr>
              <w:suppressAutoHyphens/>
              <w:jc w:val="both"/>
              <w:rPr>
                <w:color w:val="000000"/>
              </w:rPr>
            </w:pPr>
            <w:r>
              <w:rPr>
                <w:color w:val="000000"/>
              </w:rPr>
              <w:t>Рекламный маркетинг;</w:t>
            </w:r>
            <w:r w:rsidRPr="00973F1C">
              <w:rPr>
                <w:color w:val="000000"/>
              </w:rPr>
              <w:t xml:space="preserve"> Маркетинговые исследования</w:t>
            </w:r>
            <w:r>
              <w:rPr>
                <w:color w:val="000000"/>
              </w:rPr>
              <w:t>.</w:t>
            </w:r>
          </w:p>
        </w:tc>
        <w:tc>
          <w:tcPr>
            <w:tcW w:w="3544" w:type="dxa"/>
          </w:tcPr>
          <w:p w:rsidR="000F3B43" w:rsidRDefault="000F3B43" w:rsidP="00A1374E">
            <w:pPr>
              <w:rPr>
                <w:color w:val="000000"/>
              </w:rPr>
            </w:pPr>
            <w:r w:rsidRPr="005C23A3">
              <w:t>Управление рисками;</w:t>
            </w:r>
          </w:p>
          <w:p w:rsidR="000F3B43" w:rsidRPr="00973F1C" w:rsidRDefault="000F3B43" w:rsidP="00A1374E">
            <w:pPr>
              <w:rPr>
                <w:color w:val="000000"/>
              </w:rPr>
            </w:pPr>
            <w:r w:rsidRPr="00973F1C">
              <w:rPr>
                <w:color w:val="000000"/>
              </w:rPr>
              <w:t>Преддипломная практика;</w:t>
            </w:r>
          </w:p>
          <w:p w:rsidR="000F3B43" w:rsidRPr="00973F1C" w:rsidRDefault="000F3B43" w:rsidP="00A1374E">
            <w:pPr>
              <w:rPr>
                <w:color w:val="000000"/>
              </w:rPr>
            </w:pPr>
            <w:r w:rsidRPr="00973F1C">
              <w:rPr>
                <w:color w:val="000000"/>
              </w:rPr>
              <w:t>Выполнение и защита выпускной квалификационной работы.</w:t>
            </w:r>
          </w:p>
          <w:p w:rsidR="000F3B43" w:rsidRPr="00973F1C" w:rsidRDefault="000F3B43" w:rsidP="00A1374E">
            <w:pPr>
              <w:rPr>
                <w:color w:val="000000"/>
              </w:rPr>
            </w:pPr>
          </w:p>
        </w:tc>
      </w:tr>
      <w:tr w:rsidR="000F3B43" w:rsidRPr="00DC11F5" w:rsidTr="00797934">
        <w:tc>
          <w:tcPr>
            <w:tcW w:w="1423" w:type="dxa"/>
          </w:tcPr>
          <w:p w:rsidR="000F3B43" w:rsidRPr="00973F1C" w:rsidRDefault="000F3B43" w:rsidP="00D227EA">
            <w:pPr>
              <w:suppressAutoHyphens/>
              <w:jc w:val="both"/>
              <w:rPr>
                <w:color w:val="FF0000"/>
              </w:rPr>
            </w:pPr>
            <w:r>
              <w:t>ПК-6</w:t>
            </w:r>
          </w:p>
        </w:tc>
        <w:tc>
          <w:tcPr>
            <w:tcW w:w="3108" w:type="dxa"/>
          </w:tcPr>
          <w:p w:rsidR="000F3B43" w:rsidRPr="00973F1C" w:rsidRDefault="000F3B43" w:rsidP="004B5F98">
            <w:pPr>
              <w:rPr>
                <w:color w:val="000000"/>
              </w:rPr>
            </w:pPr>
            <w:r w:rsidRPr="00973F1C">
              <w:rPr>
                <w:color w:val="000000"/>
              </w:rPr>
              <w:t>Документационное обеспечение управления</w:t>
            </w:r>
            <w:r>
              <w:rPr>
                <w:color w:val="000000"/>
              </w:rPr>
              <w:t>;</w:t>
            </w:r>
          </w:p>
          <w:p w:rsidR="000F3B43" w:rsidRPr="00973F1C" w:rsidRDefault="000F3B43" w:rsidP="004B5F98">
            <w:pPr>
              <w:rPr>
                <w:color w:val="000000"/>
              </w:rPr>
            </w:pPr>
            <w:r w:rsidRPr="00973F1C">
              <w:rPr>
                <w:color w:val="000000"/>
              </w:rPr>
              <w:t>Организационно-управленческая практика</w:t>
            </w:r>
            <w:r>
              <w:rPr>
                <w:color w:val="000000"/>
              </w:rPr>
              <w:t>.</w:t>
            </w:r>
          </w:p>
          <w:p w:rsidR="000F3B43" w:rsidRPr="00973F1C" w:rsidRDefault="000F3B43" w:rsidP="00637074">
            <w:pPr>
              <w:suppressAutoHyphens/>
              <w:jc w:val="both"/>
              <w:rPr>
                <w:color w:val="000000"/>
              </w:rPr>
            </w:pPr>
          </w:p>
        </w:tc>
        <w:tc>
          <w:tcPr>
            <w:tcW w:w="1843" w:type="dxa"/>
          </w:tcPr>
          <w:p w:rsidR="000F3B43" w:rsidRPr="00973F1C" w:rsidRDefault="000F3B43" w:rsidP="00637074">
            <w:pPr>
              <w:suppressAutoHyphens/>
              <w:jc w:val="both"/>
              <w:rPr>
                <w:color w:val="000000"/>
              </w:rPr>
            </w:pPr>
            <w:r w:rsidRPr="00973F1C">
              <w:rPr>
                <w:color w:val="000000"/>
              </w:rPr>
              <w:t>-</w:t>
            </w:r>
          </w:p>
        </w:tc>
        <w:tc>
          <w:tcPr>
            <w:tcW w:w="3544" w:type="dxa"/>
          </w:tcPr>
          <w:p w:rsidR="000F3B43" w:rsidRPr="00973F1C" w:rsidRDefault="000F3B43" w:rsidP="00A1374E">
            <w:pPr>
              <w:rPr>
                <w:color w:val="000000"/>
              </w:rPr>
            </w:pPr>
            <w:r w:rsidRPr="00973F1C">
              <w:rPr>
                <w:color w:val="000000"/>
              </w:rPr>
              <w:t>Технологическая (проектно-технологическая) практика;</w:t>
            </w:r>
          </w:p>
          <w:p w:rsidR="000F3B43" w:rsidRPr="00973F1C" w:rsidRDefault="000F3B43" w:rsidP="00A1374E">
            <w:pPr>
              <w:rPr>
                <w:color w:val="000000"/>
              </w:rPr>
            </w:pPr>
            <w:r w:rsidRPr="00973F1C">
              <w:rPr>
                <w:color w:val="000000"/>
              </w:rPr>
              <w:t>Преддипломная практика</w:t>
            </w:r>
            <w:r>
              <w:rPr>
                <w:color w:val="000000"/>
              </w:rPr>
              <w:t>;</w:t>
            </w:r>
          </w:p>
          <w:p w:rsidR="000F3B43" w:rsidRPr="00973F1C" w:rsidRDefault="000F3B43" w:rsidP="00973F1C">
            <w:pPr>
              <w:rPr>
                <w:color w:val="000000"/>
              </w:rPr>
            </w:pPr>
            <w:r w:rsidRPr="00973F1C">
              <w:rPr>
                <w:color w:val="000000"/>
              </w:rPr>
              <w:t>Выполнение и защита выпускной квалификационной работы.</w:t>
            </w:r>
          </w:p>
        </w:tc>
      </w:tr>
    </w:tbl>
    <w:p w:rsidR="000F3B43" w:rsidRDefault="000F3B43" w:rsidP="00586E85">
      <w:pPr>
        <w:suppressAutoHyphens/>
        <w:spacing w:line="120" w:lineRule="auto"/>
        <w:ind w:firstLine="709"/>
        <w:jc w:val="both"/>
      </w:pPr>
    </w:p>
    <w:p w:rsidR="000F3B43" w:rsidRPr="00671313" w:rsidRDefault="000F3B43" w:rsidP="00E80F41">
      <w:pPr>
        <w:suppressAutoHyphens/>
        <w:ind w:firstLine="709"/>
        <w:jc w:val="both"/>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w:t>
      </w:r>
      <w:r w:rsidRPr="00671313">
        <w:t>практических занятий, решением задач, проектных заданий. Содержание заданий должно соответствовать направленности (профилю) программы.</w:t>
      </w:r>
    </w:p>
    <w:p w:rsidR="000F3B43" w:rsidRPr="002900BE" w:rsidRDefault="000F3B43" w:rsidP="006B2812">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0F3B43" w:rsidRPr="00DC11F5" w:rsidRDefault="000F3B4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F3B43" w:rsidRPr="00DC11F5" w:rsidRDefault="000F3B43" w:rsidP="00586E85">
      <w:pPr>
        <w:suppressAutoHyphens/>
        <w:spacing w:line="120" w:lineRule="auto"/>
        <w:ind w:firstLine="709"/>
        <w:jc w:val="both"/>
        <w:rPr>
          <w:highlight w:val="yellow"/>
        </w:rPr>
      </w:pPr>
    </w:p>
    <w:p w:rsidR="000F3B43" w:rsidRPr="00A63562" w:rsidRDefault="000F3B43" w:rsidP="0025501A">
      <w:pPr>
        <w:pStyle w:val="ListParagraph"/>
        <w:numPr>
          <w:ilvl w:val="0"/>
          <w:numId w:val="2"/>
        </w:numPr>
        <w:jc w:val="both"/>
        <w:rPr>
          <w:b/>
          <w:i/>
        </w:rPr>
      </w:pPr>
      <w:r w:rsidRPr="00A63562">
        <w:rPr>
          <w:b/>
          <w:i/>
        </w:rPr>
        <w:t>Объем дисциплины</w:t>
      </w:r>
    </w:p>
    <w:tbl>
      <w:tblPr>
        <w:tblW w:w="9540" w:type="dxa"/>
        <w:tblInd w:w="108" w:type="dxa"/>
        <w:tblLayout w:type="fixed"/>
        <w:tblCellMar>
          <w:left w:w="0" w:type="dxa"/>
          <w:right w:w="0" w:type="dxa"/>
        </w:tblCellMar>
        <w:tblLook w:val="0000"/>
      </w:tblPr>
      <w:tblGrid>
        <w:gridCol w:w="250"/>
        <w:gridCol w:w="5870"/>
        <w:gridCol w:w="1800"/>
        <w:gridCol w:w="1620"/>
      </w:tblGrid>
      <w:tr w:rsidR="000F3B43" w:rsidRPr="00DC11F5" w:rsidTr="00586E8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637074">
            <w:pPr>
              <w:jc w:val="center"/>
              <w:rPr>
                <w:lang w:val="en-US"/>
              </w:rPr>
            </w:pPr>
            <w:r w:rsidRPr="00DC11F5">
              <w:rPr>
                <w:b/>
                <w:bCs/>
                <w:i/>
                <w:iCs/>
              </w:rPr>
              <w:t>Формы обучения</w:t>
            </w:r>
          </w:p>
        </w:tc>
      </w:tr>
      <w:tr w:rsidR="000F3B43" w:rsidRPr="00DC11F5" w:rsidTr="00586E8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586E85">
            <w:pPr>
              <w:jc w:val="center"/>
              <w:rPr>
                <w:lang w:val="en-US"/>
              </w:rPr>
            </w:pPr>
            <w:r>
              <w:rPr>
                <w:b/>
                <w:bCs/>
                <w:i/>
                <w:iCs/>
              </w:rPr>
              <w:t>Очно-з</w:t>
            </w:r>
            <w:r w:rsidRPr="00DC11F5">
              <w:rPr>
                <w:b/>
                <w:bCs/>
                <w:i/>
                <w:iCs/>
              </w:rPr>
              <w:t>аочная</w:t>
            </w:r>
          </w:p>
        </w:tc>
      </w:tr>
      <w:tr w:rsidR="000F3B43" w:rsidRPr="00DC11F5" w:rsidTr="00586E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D227EA">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6A71" w:rsidRDefault="000F3B43" w:rsidP="00637074">
            <w:pPr>
              <w:jc w:val="center"/>
            </w:pPr>
            <w:r>
              <w:t>4/144</w:t>
            </w:r>
          </w:p>
        </w:tc>
      </w:tr>
      <w:tr w:rsidR="000F3B43" w:rsidRPr="00DC11F5" w:rsidTr="00586E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006E94">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28391D">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637074">
            <w:pPr>
              <w:jc w:val="center"/>
              <w:rPr>
                <w:color w:val="000000"/>
              </w:rPr>
            </w:pPr>
            <w:r>
              <w:rPr>
                <w:color w:val="000000"/>
              </w:rPr>
              <w:t>9</w:t>
            </w:r>
          </w:p>
        </w:tc>
      </w:tr>
      <w:tr w:rsidR="000F3B43" w:rsidRPr="00DC11F5" w:rsidTr="00586E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637074">
            <w:pPr>
              <w:jc w:val="center"/>
            </w:pPr>
          </w:p>
        </w:tc>
      </w:tr>
      <w:tr w:rsidR="000F3B43" w:rsidRPr="00DC11F5" w:rsidTr="00586E8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F3B43" w:rsidRPr="00DC11F5" w:rsidRDefault="000F3B4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0A5A62" w:rsidRDefault="000F3B43"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0F0A9C">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BE57FE" w:rsidRDefault="000F3B43" w:rsidP="00637074">
            <w:pPr>
              <w:jc w:val="center"/>
            </w:pPr>
            <w:r>
              <w:t>10</w:t>
            </w:r>
          </w:p>
        </w:tc>
      </w:tr>
      <w:tr w:rsidR="000F3B43" w:rsidRPr="00DC11F5" w:rsidTr="00586E85">
        <w:trPr>
          <w:trHeight w:val="1"/>
        </w:trPr>
        <w:tc>
          <w:tcPr>
            <w:tcW w:w="250" w:type="dxa"/>
            <w:vMerge/>
            <w:tcBorders>
              <w:left w:val="single" w:sz="2" w:space="0" w:color="000000"/>
              <w:right w:val="single" w:sz="2" w:space="0" w:color="000000"/>
            </w:tcBorders>
            <w:shd w:val="clear" w:color="000000" w:fill="FFFFFF"/>
          </w:tcPr>
          <w:p w:rsidR="000F3B43" w:rsidRPr="00DC11F5" w:rsidRDefault="000F3B4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28391D">
            <w:pPr>
              <w:jc w:val="center"/>
              <w:rPr>
                <w:lang w:val="en-US"/>
              </w:rPr>
            </w:pPr>
            <w:r>
              <w:t>34 (</w:t>
            </w:r>
            <w:r>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BE57FE" w:rsidRDefault="000F3B43" w:rsidP="000A5A62">
            <w:pPr>
              <w:jc w:val="center"/>
            </w:pPr>
            <w:r>
              <w:t>18(</w:t>
            </w:r>
            <w:r w:rsidRPr="00DC6A71">
              <w:rPr>
                <w:u w:val="single"/>
              </w:rPr>
              <w:t>3*</w:t>
            </w:r>
            <w:r>
              <w:t>)</w:t>
            </w:r>
          </w:p>
        </w:tc>
      </w:tr>
      <w:tr w:rsidR="000F3B43" w:rsidRPr="00DC11F5" w:rsidTr="00586E85">
        <w:trPr>
          <w:trHeight w:val="1"/>
        </w:trPr>
        <w:tc>
          <w:tcPr>
            <w:tcW w:w="250" w:type="dxa"/>
            <w:vMerge/>
            <w:tcBorders>
              <w:left w:val="single" w:sz="2" w:space="0" w:color="000000"/>
              <w:right w:val="single" w:sz="2" w:space="0" w:color="000000"/>
            </w:tcBorders>
            <w:shd w:val="clear" w:color="000000" w:fill="FFFFFF"/>
          </w:tcPr>
          <w:p w:rsidR="000F3B43" w:rsidRPr="00DC11F5" w:rsidRDefault="000F3B4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3F2293" w:rsidRDefault="000F3B43"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0A5A62" w:rsidRDefault="000F3B4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0A5A62" w:rsidRDefault="000F3B43" w:rsidP="000A5A62">
            <w:pPr>
              <w:jc w:val="center"/>
            </w:pPr>
          </w:p>
        </w:tc>
      </w:tr>
      <w:tr w:rsidR="000F3B43" w:rsidRPr="00DC11F5" w:rsidTr="00586E85">
        <w:trPr>
          <w:trHeight w:val="1"/>
        </w:trPr>
        <w:tc>
          <w:tcPr>
            <w:tcW w:w="250" w:type="dxa"/>
            <w:vMerge/>
            <w:tcBorders>
              <w:left w:val="single" w:sz="2" w:space="0" w:color="000000"/>
              <w:right w:val="single" w:sz="2" w:space="0" w:color="000000"/>
            </w:tcBorders>
            <w:shd w:val="clear" w:color="000000" w:fill="FFFFFF"/>
          </w:tcPr>
          <w:p w:rsidR="000F3B43" w:rsidRPr="00DC11F5" w:rsidRDefault="000F3B4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FD2413" w:rsidRDefault="000F3B4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0A5A62">
            <w:pPr>
              <w:jc w:val="center"/>
              <w:rPr>
                <w:lang w:val="en-US"/>
              </w:rPr>
            </w:pPr>
          </w:p>
        </w:tc>
      </w:tr>
      <w:tr w:rsidR="000F3B43" w:rsidRPr="00DC11F5" w:rsidTr="00586E85">
        <w:trPr>
          <w:trHeight w:val="1"/>
        </w:trPr>
        <w:tc>
          <w:tcPr>
            <w:tcW w:w="250" w:type="dxa"/>
            <w:vMerge/>
            <w:tcBorders>
              <w:left w:val="single" w:sz="2" w:space="0" w:color="000000"/>
              <w:right w:val="single" w:sz="2" w:space="0" w:color="000000"/>
            </w:tcBorders>
            <w:shd w:val="clear" w:color="000000" w:fill="FFFFFF"/>
          </w:tcPr>
          <w:p w:rsidR="000F3B43" w:rsidRPr="00DC11F5" w:rsidRDefault="000F3B4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3B43" w:rsidRDefault="000F3B43"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3B43" w:rsidRDefault="000F3B4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0A5A62">
            <w:pPr>
              <w:jc w:val="center"/>
              <w:rPr>
                <w:lang w:val="en-US"/>
              </w:rPr>
            </w:pPr>
          </w:p>
        </w:tc>
      </w:tr>
      <w:tr w:rsidR="000F3B43" w:rsidRPr="00DC11F5" w:rsidTr="00586E85">
        <w:trPr>
          <w:trHeight w:val="1"/>
        </w:trPr>
        <w:tc>
          <w:tcPr>
            <w:tcW w:w="250" w:type="dxa"/>
            <w:vMerge/>
            <w:tcBorders>
              <w:left w:val="single" w:sz="2" w:space="0" w:color="000000"/>
              <w:right w:val="single" w:sz="2" w:space="0" w:color="000000"/>
            </w:tcBorders>
            <w:shd w:val="clear" w:color="000000" w:fill="FFFFFF"/>
          </w:tcPr>
          <w:p w:rsidR="000F3B43" w:rsidRPr="00DC11F5" w:rsidRDefault="000F3B4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28391D">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B13684" w:rsidRDefault="000F3B43" w:rsidP="000F0A9C">
            <w:pPr>
              <w:jc w:val="center"/>
            </w:pPr>
            <w:r w:rsidRPr="00586E85">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BE57FE" w:rsidRDefault="000F3B43" w:rsidP="000A5A62">
            <w:pPr>
              <w:jc w:val="center"/>
            </w:pPr>
            <w:r>
              <w:t>2</w:t>
            </w:r>
          </w:p>
        </w:tc>
      </w:tr>
      <w:tr w:rsidR="000F3B43" w:rsidRPr="00DC11F5" w:rsidTr="00586E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D227EA">
            <w:pPr>
              <w:jc w:val="center"/>
              <w:rPr>
                <w:lang w:val="en-US"/>
              </w:rPr>
            </w:pPr>
            <w:r>
              <w:t>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BE57FE" w:rsidRDefault="000F3B43" w:rsidP="000A5A62">
            <w:pPr>
              <w:jc w:val="center"/>
            </w:pPr>
            <w:r>
              <w:t>114</w:t>
            </w:r>
          </w:p>
        </w:tc>
      </w:tr>
    </w:tbl>
    <w:p w:rsidR="000F3B43" w:rsidRPr="00DC11F5" w:rsidRDefault="000F3B43" w:rsidP="00586E85">
      <w:pPr>
        <w:spacing w:line="120" w:lineRule="auto"/>
        <w:ind w:left="357"/>
        <w:jc w:val="both"/>
      </w:pPr>
    </w:p>
    <w:p w:rsidR="000F3B43" w:rsidRPr="00DC11F5" w:rsidRDefault="000F3B43" w:rsidP="001C5440">
      <w:pPr>
        <w:pStyle w:val="ListParagraph"/>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F3B43" w:rsidRPr="00DC11F5" w:rsidRDefault="000F3B43" w:rsidP="00034A75">
      <w:pPr>
        <w:pStyle w:val="ListParagraph"/>
        <w:ind w:left="862"/>
        <w:rPr>
          <w:b/>
        </w:rPr>
      </w:pPr>
      <w:r w:rsidRPr="00DC11F5">
        <w:rPr>
          <w:b/>
        </w:rPr>
        <w:t>4.1Распределение часов по разделам/темам и видам работы</w:t>
      </w:r>
    </w:p>
    <w:p w:rsidR="000F3B43" w:rsidRDefault="000F3B43" w:rsidP="00034A75">
      <w:pPr>
        <w:pStyle w:val="ListParagraph"/>
        <w:ind w:left="1724"/>
        <w:jc w:val="both"/>
        <w:rPr>
          <w:b/>
        </w:rPr>
      </w:pPr>
      <w:r w:rsidRPr="00DC11F5">
        <w:rPr>
          <w:b/>
        </w:rPr>
        <w:t>4.1.1Очная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4961"/>
        <w:gridCol w:w="699"/>
        <w:gridCol w:w="718"/>
        <w:gridCol w:w="709"/>
        <w:gridCol w:w="2126"/>
      </w:tblGrid>
      <w:tr w:rsidR="000F3B43" w:rsidRPr="00DC11F5" w:rsidTr="00586E85">
        <w:tc>
          <w:tcPr>
            <w:tcW w:w="431" w:type="dxa"/>
            <w:vMerge w:val="restart"/>
          </w:tcPr>
          <w:p w:rsidR="000F3B43" w:rsidRPr="002B18D5" w:rsidRDefault="000F3B43" w:rsidP="00827C0C">
            <w:pPr>
              <w:jc w:val="center"/>
              <w:rPr>
                <w:b/>
              </w:rPr>
            </w:pPr>
          </w:p>
          <w:p w:rsidR="000F3B43" w:rsidRPr="002B18D5" w:rsidRDefault="000F3B43" w:rsidP="00827C0C">
            <w:pPr>
              <w:jc w:val="center"/>
              <w:rPr>
                <w:b/>
              </w:rPr>
            </w:pPr>
            <w:r w:rsidRPr="002B18D5">
              <w:rPr>
                <w:b/>
              </w:rPr>
              <w:t>№ п/п</w:t>
            </w:r>
          </w:p>
        </w:tc>
        <w:tc>
          <w:tcPr>
            <w:tcW w:w="4961" w:type="dxa"/>
            <w:vMerge w:val="restart"/>
          </w:tcPr>
          <w:p w:rsidR="000F3B43" w:rsidRPr="002B18D5" w:rsidRDefault="000F3B43" w:rsidP="00827C0C">
            <w:pPr>
              <w:jc w:val="center"/>
              <w:rPr>
                <w:b/>
              </w:rPr>
            </w:pPr>
          </w:p>
          <w:p w:rsidR="000F3B43" w:rsidRPr="002B18D5" w:rsidRDefault="000F3B43" w:rsidP="00827C0C">
            <w:pPr>
              <w:jc w:val="center"/>
              <w:rPr>
                <w:b/>
              </w:rPr>
            </w:pPr>
            <w:r w:rsidRPr="002B18D5">
              <w:rPr>
                <w:b/>
              </w:rPr>
              <w:t>Раздел/тема</w:t>
            </w:r>
          </w:p>
        </w:tc>
        <w:tc>
          <w:tcPr>
            <w:tcW w:w="4252" w:type="dxa"/>
            <w:gridSpan w:val="4"/>
          </w:tcPr>
          <w:p w:rsidR="000F3B43" w:rsidRPr="002B18D5" w:rsidRDefault="000F3B43" w:rsidP="00827C0C">
            <w:pPr>
              <w:jc w:val="center"/>
              <w:rPr>
                <w:b/>
              </w:rPr>
            </w:pPr>
            <w:r w:rsidRPr="002B18D5">
              <w:rPr>
                <w:b/>
              </w:rPr>
              <w:t>Виды учебной работы (в часах)</w:t>
            </w:r>
          </w:p>
        </w:tc>
      </w:tr>
      <w:tr w:rsidR="000F3B43" w:rsidRPr="00DC11F5" w:rsidTr="00586E85">
        <w:tc>
          <w:tcPr>
            <w:tcW w:w="431" w:type="dxa"/>
            <w:vMerge/>
          </w:tcPr>
          <w:p w:rsidR="000F3B43" w:rsidRPr="002B18D5" w:rsidRDefault="000F3B43" w:rsidP="00827C0C">
            <w:pPr>
              <w:jc w:val="center"/>
              <w:rPr>
                <w:b/>
              </w:rPr>
            </w:pPr>
          </w:p>
        </w:tc>
        <w:tc>
          <w:tcPr>
            <w:tcW w:w="4961" w:type="dxa"/>
            <w:vMerge/>
          </w:tcPr>
          <w:p w:rsidR="000F3B43" w:rsidRPr="002B18D5" w:rsidRDefault="000F3B43" w:rsidP="00827C0C">
            <w:pPr>
              <w:jc w:val="center"/>
              <w:rPr>
                <w:b/>
              </w:rPr>
            </w:pPr>
          </w:p>
        </w:tc>
        <w:tc>
          <w:tcPr>
            <w:tcW w:w="2126" w:type="dxa"/>
            <w:gridSpan w:val="3"/>
          </w:tcPr>
          <w:p w:rsidR="000F3B43" w:rsidRPr="002B18D5" w:rsidRDefault="000F3B43" w:rsidP="00827C0C">
            <w:pPr>
              <w:jc w:val="center"/>
              <w:rPr>
                <w:b/>
              </w:rPr>
            </w:pPr>
            <w:r w:rsidRPr="002B18D5">
              <w:rPr>
                <w:b/>
              </w:rPr>
              <w:t>Аудиторная работа</w:t>
            </w:r>
          </w:p>
        </w:tc>
        <w:tc>
          <w:tcPr>
            <w:tcW w:w="2126" w:type="dxa"/>
            <w:vMerge w:val="restart"/>
          </w:tcPr>
          <w:p w:rsidR="000F3B43" w:rsidRPr="002B18D5" w:rsidRDefault="000F3B43" w:rsidP="00827C0C">
            <w:pPr>
              <w:jc w:val="center"/>
              <w:rPr>
                <w:b/>
              </w:rPr>
            </w:pPr>
            <w:r w:rsidRPr="002B18D5">
              <w:rPr>
                <w:b/>
              </w:rPr>
              <w:t>Самостоятельная работа</w:t>
            </w:r>
          </w:p>
        </w:tc>
      </w:tr>
      <w:tr w:rsidR="000F3B43" w:rsidRPr="00DC11F5" w:rsidTr="00586E85">
        <w:tc>
          <w:tcPr>
            <w:tcW w:w="431" w:type="dxa"/>
            <w:vMerge/>
          </w:tcPr>
          <w:p w:rsidR="000F3B43" w:rsidRPr="002B18D5" w:rsidRDefault="000F3B43" w:rsidP="00827C0C">
            <w:pPr>
              <w:jc w:val="both"/>
            </w:pPr>
          </w:p>
        </w:tc>
        <w:tc>
          <w:tcPr>
            <w:tcW w:w="4961" w:type="dxa"/>
            <w:vMerge/>
          </w:tcPr>
          <w:p w:rsidR="000F3B43" w:rsidRPr="002B18D5" w:rsidRDefault="000F3B43" w:rsidP="00827C0C">
            <w:pPr>
              <w:jc w:val="both"/>
            </w:pPr>
          </w:p>
        </w:tc>
        <w:tc>
          <w:tcPr>
            <w:tcW w:w="699" w:type="dxa"/>
          </w:tcPr>
          <w:p w:rsidR="000F3B43" w:rsidRPr="002B18D5" w:rsidRDefault="000F3B43" w:rsidP="00827C0C">
            <w:pPr>
              <w:jc w:val="center"/>
              <w:rPr>
                <w:b/>
              </w:rPr>
            </w:pPr>
            <w:r w:rsidRPr="002B18D5">
              <w:rPr>
                <w:b/>
              </w:rPr>
              <w:t>ЛЗ</w:t>
            </w:r>
          </w:p>
        </w:tc>
        <w:tc>
          <w:tcPr>
            <w:tcW w:w="718" w:type="dxa"/>
          </w:tcPr>
          <w:p w:rsidR="000F3B43" w:rsidRPr="002B18D5" w:rsidRDefault="000F3B43" w:rsidP="00827C0C">
            <w:pPr>
              <w:jc w:val="center"/>
              <w:rPr>
                <w:b/>
              </w:rPr>
            </w:pPr>
            <w:r w:rsidRPr="002B18D5">
              <w:rPr>
                <w:b/>
              </w:rPr>
              <w:t>ПЗ</w:t>
            </w:r>
          </w:p>
        </w:tc>
        <w:tc>
          <w:tcPr>
            <w:tcW w:w="709" w:type="dxa"/>
          </w:tcPr>
          <w:p w:rsidR="000F3B43" w:rsidRPr="002B18D5" w:rsidRDefault="000F3B43" w:rsidP="00827C0C">
            <w:pPr>
              <w:rPr>
                <w:b/>
              </w:rPr>
            </w:pPr>
            <w:r w:rsidRPr="002B18D5">
              <w:rPr>
                <w:b/>
              </w:rPr>
              <w:t>ЛабЗ</w:t>
            </w:r>
          </w:p>
        </w:tc>
        <w:tc>
          <w:tcPr>
            <w:tcW w:w="2126" w:type="dxa"/>
            <w:vMerge/>
          </w:tcPr>
          <w:p w:rsidR="000F3B43" w:rsidRPr="002B18D5" w:rsidRDefault="000F3B43" w:rsidP="00827C0C">
            <w:pPr>
              <w:jc w:val="both"/>
            </w:pPr>
          </w:p>
        </w:tc>
      </w:tr>
      <w:tr w:rsidR="000F3B43" w:rsidRPr="00DC11F5" w:rsidTr="00586E85">
        <w:tc>
          <w:tcPr>
            <w:tcW w:w="9644" w:type="dxa"/>
            <w:gridSpan w:val="6"/>
          </w:tcPr>
          <w:p w:rsidR="000F3B43" w:rsidRPr="002B18D5" w:rsidRDefault="000F3B43" w:rsidP="00827C0C">
            <w:pPr>
              <w:jc w:val="both"/>
            </w:pPr>
            <w:r w:rsidRPr="002B18D5">
              <w:t>Раздел 1. Принципы производственного менеджмента.</w:t>
            </w:r>
          </w:p>
        </w:tc>
      </w:tr>
      <w:tr w:rsidR="000F3B43" w:rsidRPr="00DC11F5" w:rsidTr="00586E85">
        <w:tc>
          <w:tcPr>
            <w:tcW w:w="431" w:type="dxa"/>
          </w:tcPr>
          <w:p w:rsidR="000F3B43" w:rsidRPr="002B18D5" w:rsidRDefault="000F3B43" w:rsidP="000F1017">
            <w:pPr>
              <w:pStyle w:val="ListParagraph"/>
              <w:ind w:left="0"/>
            </w:pPr>
            <w:r w:rsidRPr="002B18D5">
              <w:t>1</w:t>
            </w:r>
            <w:r>
              <w:t>.</w:t>
            </w:r>
          </w:p>
        </w:tc>
        <w:tc>
          <w:tcPr>
            <w:tcW w:w="4961" w:type="dxa"/>
          </w:tcPr>
          <w:p w:rsidR="000F3B43" w:rsidRPr="002B18D5" w:rsidRDefault="000F3B43" w:rsidP="00586E85">
            <w:pPr>
              <w:pStyle w:val="1"/>
              <w:spacing w:after="0" w:line="240" w:lineRule="auto"/>
              <w:ind w:left="0"/>
              <w:jc w:val="both"/>
              <w:rPr>
                <w:rFonts w:ascii="Times New Roman" w:hAnsi="Times New Roman"/>
                <w:spacing w:val="2"/>
                <w:sz w:val="24"/>
                <w:szCs w:val="24"/>
              </w:rPr>
            </w:pPr>
            <w:r w:rsidRPr="002B18D5">
              <w:rPr>
                <w:rFonts w:ascii="Times New Roman" w:hAnsi="Times New Roman"/>
                <w:spacing w:val="2"/>
                <w:sz w:val="24"/>
                <w:szCs w:val="24"/>
              </w:rPr>
              <w:t>Исторические аспекты исследования производства и современный производственный менеджмент</w:t>
            </w:r>
          </w:p>
        </w:tc>
        <w:tc>
          <w:tcPr>
            <w:tcW w:w="699" w:type="dxa"/>
          </w:tcPr>
          <w:p w:rsidR="000F3B43" w:rsidRPr="002B18D5" w:rsidRDefault="000F3B43" w:rsidP="000F1017">
            <w:pPr>
              <w:jc w:val="center"/>
            </w:pPr>
            <w:r w:rsidRPr="002B18D5">
              <w:t>2</w:t>
            </w:r>
          </w:p>
          <w:p w:rsidR="000F3B43" w:rsidRPr="002B18D5" w:rsidRDefault="000F3B43" w:rsidP="000F1017">
            <w:pPr>
              <w:jc w:val="center"/>
            </w:pPr>
          </w:p>
        </w:tc>
        <w:tc>
          <w:tcPr>
            <w:tcW w:w="718" w:type="dxa"/>
          </w:tcPr>
          <w:p w:rsidR="000F3B43" w:rsidRPr="002B18D5" w:rsidRDefault="000F3B43" w:rsidP="000F1017">
            <w:pPr>
              <w:jc w:val="center"/>
            </w:pPr>
            <w:r w:rsidRPr="002B18D5">
              <w:t>4</w:t>
            </w:r>
          </w:p>
        </w:tc>
        <w:tc>
          <w:tcPr>
            <w:tcW w:w="709" w:type="dxa"/>
          </w:tcPr>
          <w:p w:rsidR="000F3B43" w:rsidRPr="002B18D5" w:rsidRDefault="000F3B43" w:rsidP="000F1017">
            <w:pPr>
              <w:jc w:val="center"/>
            </w:pPr>
          </w:p>
        </w:tc>
        <w:tc>
          <w:tcPr>
            <w:tcW w:w="2126" w:type="dxa"/>
          </w:tcPr>
          <w:p w:rsidR="000F3B43" w:rsidRPr="002B18D5" w:rsidRDefault="000F3B43" w:rsidP="000F1017">
            <w:pPr>
              <w:jc w:val="center"/>
            </w:pPr>
            <w:r w:rsidRPr="002B18D5">
              <w:t>10</w:t>
            </w:r>
          </w:p>
        </w:tc>
      </w:tr>
      <w:tr w:rsidR="000F3B43" w:rsidRPr="00DC11F5" w:rsidTr="00586E85">
        <w:tc>
          <w:tcPr>
            <w:tcW w:w="431" w:type="dxa"/>
          </w:tcPr>
          <w:p w:rsidR="000F3B43" w:rsidRPr="002B18D5" w:rsidRDefault="000F3B43" w:rsidP="00586E85">
            <w:pPr>
              <w:pStyle w:val="ListParagraph"/>
              <w:ind w:left="0"/>
            </w:pPr>
            <w:r w:rsidRPr="002B18D5">
              <w:t>2</w:t>
            </w:r>
            <w:r>
              <w:t>.</w:t>
            </w:r>
          </w:p>
        </w:tc>
        <w:tc>
          <w:tcPr>
            <w:tcW w:w="4961" w:type="dxa"/>
          </w:tcPr>
          <w:p w:rsidR="000F3B43" w:rsidRPr="002B18D5" w:rsidRDefault="000F3B43" w:rsidP="00586E85">
            <w:pPr>
              <w:jc w:val="both"/>
            </w:pPr>
            <w:r w:rsidRPr="002B18D5">
              <w:t>Понятие производства и производственной системы.</w:t>
            </w:r>
          </w:p>
        </w:tc>
        <w:tc>
          <w:tcPr>
            <w:tcW w:w="699" w:type="dxa"/>
          </w:tcPr>
          <w:p w:rsidR="000F3B43" w:rsidRPr="002B18D5" w:rsidRDefault="000F3B43" w:rsidP="00586E85">
            <w:pPr>
              <w:jc w:val="center"/>
            </w:pPr>
            <w:r>
              <w:t>2</w:t>
            </w:r>
          </w:p>
        </w:tc>
        <w:tc>
          <w:tcPr>
            <w:tcW w:w="718" w:type="dxa"/>
          </w:tcPr>
          <w:p w:rsidR="000F3B43" w:rsidRPr="002B18D5" w:rsidRDefault="000F3B43" w:rsidP="00586E85">
            <w:pPr>
              <w:jc w:val="center"/>
            </w:pPr>
            <w:r>
              <w:t>4</w:t>
            </w:r>
          </w:p>
        </w:tc>
        <w:tc>
          <w:tcPr>
            <w:tcW w:w="709" w:type="dxa"/>
          </w:tcPr>
          <w:p w:rsidR="000F3B43" w:rsidRPr="002B18D5" w:rsidRDefault="000F3B43" w:rsidP="00586E85">
            <w:pPr>
              <w:jc w:val="center"/>
            </w:pPr>
          </w:p>
        </w:tc>
        <w:tc>
          <w:tcPr>
            <w:tcW w:w="2126" w:type="dxa"/>
          </w:tcPr>
          <w:p w:rsidR="000F3B43" w:rsidRPr="002B18D5" w:rsidRDefault="000F3B43" w:rsidP="00586E85">
            <w:pPr>
              <w:jc w:val="center"/>
            </w:pPr>
            <w:r w:rsidRPr="002B18D5">
              <w:t>10</w:t>
            </w:r>
          </w:p>
        </w:tc>
      </w:tr>
      <w:tr w:rsidR="000F3B43" w:rsidRPr="00DC11F5" w:rsidTr="006744F8">
        <w:tc>
          <w:tcPr>
            <w:tcW w:w="9644" w:type="dxa"/>
            <w:gridSpan w:val="6"/>
          </w:tcPr>
          <w:p w:rsidR="000F3B43" w:rsidRPr="002B18D5" w:rsidRDefault="000F3B43" w:rsidP="00586E85">
            <w:r w:rsidRPr="002B18D5">
              <w:t>Раздел 2. Производственный цикл</w:t>
            </w:r>
          </w:p>
        </w:tc>
      </w:tr>
      <w:tr w:rsidR="000F3B43" w:rsidRPr="00DC11F5" w:rsidTr="00586E85">
        <w:tc>
          <w:tcPr>
            <w:tcW w:w="431" w:type="dxa"/>
          </w:tcPr>
          <w:p w:rsidR="000F3B43" w:rsidRPr="002B18D5" w:rsidRDefault="000F3B43" w:rsidP="00586E85">
            <w:pPr>
              <w:pStyle w:val="ListParagraph"/>
              <w:ind w:left="0"/>
            </w:pPr>
            <w:r w:rsidRPr="002B18D5">
              <w:t>3</w:t>
            </w:r>
            <w:r>
              <w:t>.</w:t>
            </w:r>
          </w:p>
        </w:tc>
        <w:tc>
          <w:tcPr>
            <w:tcW w:w="4961" w:type="dxa"/>
          </w:tcPr>
          <w:p w:rsidR="000F3B43" w:rsidRPr="002B18D5" w:rsidRDefault="000F3B43" w:rsidP="00586E85">
            <w:pPr>
              <w:jc w:val="both"/>
            </w:pPr>
            <w:r w:rsidRPr="002B18D5">
              <w:t>Предприятие как объект производственного менеджмента.</w:t>
            </w:r>
          </w:p>
        </w:tc>
        <w:tc>
          <w:tcPr>
            <w:tcW w:w="699" w:type="dxa"/>
          </w:tcPr>
          <w:p w:rsidR="000F3B43" w:rsidRPr="002B18D5" w:rsidRDefault="000F3B43" w:rsidP="00586E85">
            <w:pPr>
              <w:jc w:val="center"/>
            </w:pPr>
            <w:r w:rsidRPr="002B18D5">
              <w:t>2</w:t>
            </w:r>
          </w:p>
        </w:tc>
        <w:tc>
          <w:tcPr>
            <w:tcW w:w="718" w:type="dxa"/>
          </w:tcPr>
          <w:p w:rsidR="000F3B43" w:rsidRPr="002B18D5" w:rsidRDefault="000F3B43" w:rsidP="00586E85">
            <w:pPr>
              <w:jc w:val="center"/>
            </w:pPr>
            <w:r w:rsidRPr="002B18D5">
              <w:t>4</w:t>
            </w:r>
            <w:r>
              <w:t>(2*)</w:t>
            </w:r>
          </w:p>
        </w:tc>
        <w:tc>
          <w:tcPr>
            <w:tcW w:w="709" w:type="dxa"/>
          </w:tcPr>
          <w:p w:rsidR="000F3B43" w:rsidRPr="002B18D5" w:rsidRDefault="000F3B43" w:rsidP="00586E85">
            <w:pPr>
              <w:jc w:val="center"/>
            </w:pPr>
          </w:p>
        </w:tc>
        <w:tc>
          <w:tcPr>
            <w:tcW w:w="2126" w:type="dxa"/>
          </w:tcPr>
          <w:p w:rsidR="000F3B43" w:rsidRPr="002B18D5" w:rsidRDefault="000F3B43" w:rsidP="00586E85">
            <w:pPr>
              <w:jc w:val="center"/>
            </w:pPr>
            <w:r w:rsidRPr="002B18D5">
              <w:t>10</w:t>
            </w:r>
          </w:p>
        </w:tc>
      </w:tr>
      <w:tr w:rsidR="000F3B43" w:rsidRPr="00DC11F5" w:rsidTr="00586E85">
        <w:tc>
          <w:tcPr>
            <w:tcW w:w="431" w:type="dxa"/>
          </w:tcPr>
          <w:p w:rsidR="000F3B43" w:rsidRPr="002B18D5" w:rsidRDefault="000F3B43" w:rsidP="00586E85">
            <w:pPr>
              <w:pStyle w:val="ListParagraph"/>
              <w:ind w:left="0"/>
            </w:pPr>
            <w:r w:rsidRPr="002B18D5">
              <w:t>4</w:t>
            </w:r>
            <w:r>
              <w:t>.</w:t>
            </w:r>
          </w:p>
          <w:p w:rsidR="000F3B43" w:rsidRPr="002B18D5" w:rsidRDefault="000F3B43" w:rsidP="00586E85">
            <w:pPr>
              <w:pStyle w:val="ListParagraph"/>
              <w:ind w:left="0"/>
            </w:pPr>
          </w:p>
        </w:tc>
        <w:tc>
          <w:tcPr>
            <w:tcW w:w="4961" w:type="dxa"/>
          </w:tcPr>
          <w:p w:rsidR="000F3B43" w:rsidRPr="002B18D5" w:rsidRDefault="000F3B43" w:rsidP="00586E85">
            <w:pPr>
              <w:jc w:val="both"/>
            </w:pPr>
            <w:r w:rsidRPr="002B18D5">
              <w:t>Организация производственного процесса Производственный цикл и его структура</w:t>
            </w:r>
          </w:p>
        </w:tc>
        <w:tc>
          <w:tcPr>
            <w:tcW w:w="699" w:type="dxa"/>
          </w:tcPr>
          <w:p w:rsidR="000F3B43" w:rsidRPr="002B18D5" w:rsidRDefault="000F3B43" w:rsidP="00586E85">
            <w:pPr>
              <w:jc w:val="center"/>
            </w:pPr>
            <w:r w:rsidRPr="002B18D5">
              <w:t>2</w:t>
            </w:r>
          </w:p>
        </w:tc>
        <w:tc>
          <w:tcPr>
            <w:tcW w:w="718" w:type="dxa"/>
          </w:tcPr>
          <w:p w:rsidR="000F3B43" w:rsidRPr="002B18D5" w:rsidRDefault="000F3B43" w:rsidP="00586E85">
            <w:pPr>
              <w:jc w:val="center"/>
            </w:pPr>
            <w:r w:rsidRPr="002B18D5">
              <w:t>4</w:t>
            </w:r>
          </w:p>
        </w:tc>
        <w:tc>
          <w:tcPr>
            <w:tcW w:w="709" w:type="dxa"/>
          </w:tcPr>
          <w:p w:rsidR="000F3B43" w:rsidRPr="002B18D5" w:rsidRDefault="000F3B43" w:rsidP="00586E85">
            <w:pPr>
              <w:jc w:val="center"/>
            </w:pPr>
          </w:p>
        </w:tc>
        <w:tc>
          <w:tcPr>
            <w:tcW w:w="2126" w:type="dxa"/>
          </w:tcPr>
          <w:p w:rsidR="000F3B43" w:rsidRPr="002B18D5" w:rsidRDefault="000F3B43" w:rsidP="00586E85">
            <w:pPr>
              <w:jc w:val="center"/>
            </w:pPr>
            <w:r w:rsidRPr="002B18D5">
              <w:t>10</w:t>
            </w:r>
          </w:p>
        </w:tc>
      </w:tr>
      <w:tr w:rsidR="000F3B43" w:rsidRPr="00DC11F5" w:rsidTr="005F1D7B">
        <w:tc>
          <w:tcPr>
            <w:tcW w:w="9644" w:type="dxa"/>
            <w:gridSpan w:val="6"/>
          </w:tcPr>
          <w:p w:rsidR="000F3B43" w:rsidRPr="002B18D5" w:rsidRDefault="000F3B43" w:rsidP="00BA5730">
            <w:r w:rsidRPr="002B18D5">
              <w:t>Раздел 3. Структура производственной деятельности</w:t>
            </w:r>
          </w:p>
        </w:tc>
      </w:tr>
      <w:tr w:rsidR="000F3B43" w:rsidRPr="00DC11F5" w:rsidTr="00586E85">
        <w:tc>
          <w:tcPr>
            <w:tcW w:w="431" w:type="dxa"/>
          </w:tcPr>
          <w:p w:rsidR="000F3B43" w:rsidRPr="002B18D5" w:rsidRDefault="000F3B43" w:rsidP="00BA5730">
            <w:pPr>
              <w:pStyle w:val="ListParagraph"/>
              <w:ind w:left="0"/>
            </w:pPr>
            <w:r w:rsidRPr="002B18D5">
              <w:t>5</w:t>
            </w:r>
            <w:r>
              <w:t>.</w:t>
            </w:r>
          </w:p>
        </w:tc>
        <w:tc>
          <w:tcPr>
            <w:tcW w:w="4961" w:type="dxa"/>
          </w:tcPr>
          <w:p w:rsidR="000F3B43" w:rsidRPr="002B18D5" w:rsidRDefault="000F3B43" w:rsidP="00BA5730">
            <w:pPr>
              <w:jc w:val="both"/>
            </w:pPr>
            <w:r w:rsidRPr="002B18D5">
              <w:t>Планирование производства. Планирование как составляющая производственного менеджмента.</w:t>
            </w:r>
          </w:p>
        </w:tc>
        <w:tc>
          <w:tcPr>
            <w:tcW w:w="699" w:type="dxa"/>
          </w:tcPr>
          <w:p w:rsidR="000F3B43" w:rsidRPr="002B18D5" w:rsidRDefault="000F3B43" w:rsidP="00BA5730">
            <w:pPr>
              <w:jc w:val="center"/>
              <w:rPr>
                <w:b/>
              </w:rPr>
            </w:pPr>
            <w:r w:rsidRPr="002B18D5">
              <w:t>2</w:t>
            </w:r>
          </w:p>
        </w:tc>
        <w:tc>
          <w:tcPr>
            <w:tcW w:w="718" w:type="dxa"/>
          </w:tcPr>
          <w:p w:rsidR="000F3B43" w:rsidRPr="002B18D5" w:rsidRDefault="000F3B43" w:rsidP="00BA5730">
            <w:pPr>
              <w:jc w:val="center"/>
            </w:pPr>
            <w:r w:rsidRPr="002B18D5">
              <w:t>2</w:t>
            </w:r>
          </w:p>
        </w:tc>
        <w:tc>
          <w:tcPr>
            <w:tcW w:w="709" w:type="dxa"/>
          </w:tcPr>
          <w:p w:rsidR="000F3B43" w:rsidRPr="002B18D5" w:rsidRDefault="000F3B43" w:rsidP="00BA5730">
            <w:pPr>
              <w:jc w:val="center"/>
            </w:pPr>
          </w:p>
        </w:tc>
        <w:tc>
          <w:tcPr>
            <w:tcW w:w="2126" w:type="dxa"/>
          </w:tcPr>
          <w:p w:rsidR="000F3B43" w:rsidRPr="002B18D5" w:rsidRDefault="000F3B43" w:rsidP="00BA5730">
            <w:pPr>
              <w:jc w:val="center"/>
            </w:pPr>
            <w:r w:rsidRPr="002B18D5">
              <w:t>10</w:t>
            </w:r>
          </w:p>
        </w:tc>
      </w:tr>
      <w:tr w:rsidR="000F3B43" w:rsidRPr="00DC11F5" w:rsidTr="00586E85">
        <w:tc>
          <w:tcPr>
            <w:tcW w:w="431" w:type="dxa"/>
          </w:tcPr>
          <w:p w:rsidR="000F3B43" w:rsidRPr="002B18D5" w:rsidRDefault="000F3B43" w:rsidP="00BA5730">
            <w:pPr>
              <w:pStyle w:val="ListParagraph"/>
              <w:ind w:left="0"/>
            </w:pPr>
            <w:r w:rsidRPr="002B18D5">
              <w:t>6</w:t>
            </w:r>
            <w:r>
              <w:t>.</w:t>
            </w:r>
          </w:p>
        </w:tc>
        <w:tc>
          <w:tcPr>
            <w:tcW w:w="4961" w:type="dxa"/>
          </w:tcPr>
          <w:p w:rsidR="000F3B43" w:rsidRPr="002B18D5" w:rsidRDefault="000F3B43" w:rsidP="00BA5730">
            <w:pPr>
              <w:jc w:val="both"/>
            </w:pPr>
            <w:r w:rsidRPr="002B18D5">
              <w:t>Разработка плана производства и производственной программы</w:t>
            </w:r>
          </w:p>
        </w:tc>
        <w:tc>
          <w:tcPr>
            <w:tcW w:w="699" w:type="dxa"/>
          </w:tcPr>
          <w:p w:rsidR="000F3B43" w:rsidRPr="002B18D5" w:rsidRDefault="000F3B43" w:rsidP="00BA5730">
            <w:pPr>
              <w:jc w:val="center"/>
            </w:pPr>
            <w:r w:rsidRPr="002B18D5">
              <w:t>2</w:t>
            </w:r>
          </w:p>
        </w:tc>
        <w:tc>
          <w:tcPr>
            <w:tcW w:w="718" w:type="dxa"/>
          </w:tcPr>
          <w:p w:rsidR="000F3B43" w:rsidRPr="002B18D5" w:rsidRDefault="000F3B43" w:rsidP="00BA5730">
            <w:pPr>
              <w:jc w:val="center"/>
            </w:pPr>
            <w:r>
              <w:t>4</w:t>
            </w:r>
            <w:r w:rsidRPr="002B18D5">
              <w:t>(</w:t>
            </w:r>
            <w:r>
              <w:t>4</w:t>
            </w:r>
            <w:r w:rsidRPr="002B18D5">
              <w:t>*)</w:t>
            </w:r>
          </w:p>
        </w:tc>
        <w:tc>
          <w:tcPr>
            <w:tcW w:w="709" w:type="dxa"/>
          </w:tcPr>
          <w:p w:rsidR="000F3B43" w:rsidRPr="002B18D5" w:rsidRDefault="000F3B43" w:rsidP="00BA5730">
            <w:pPr>
              <w:jc w:val="center"/>
            </w:pPr>
          </w:p>
        </w:tc>
        <w:tc>
          <w:tcPr>
            <w:tcW w:w="2126" w:type="dxa"/>
          </w:tcPr>
          <w:p w:rsidR="000F3B43" w:rsidRPr="002B18D5" w:rsidRDefault="000F3B43" w:rsidP="00BA5730">
            <w:pPr>
              <w:jc w:val="center"/>
            </w:pPr>
            <w:r w:rsidRPr="002B18D5">
              <w:t>10</w:t>
            </w:r>
          </w:p>
        </w:tc>
      </w:tr>
      <w:tr w:rsidR="000F3B43" w:rsidRPr="00DC11F5" w:rsidTr="00AD7773">
        <w:tc>
          <w:tcPr>
            <w:tcW w:w="9644" w:type="dxa"/>
            <w:gridSpan w:val="6"/>
          </w:tcPr>
          <w:p w:rsidR="000F3B43" w:rsidRPr="002B18D5" w:rsidRDefault="000F3B43" w:rsidP="00BA5730">
            <w:r w:rsidRPr="002B18D5">
              <w:t>Раздел 4. Организация производственной деятельности</w:t>
            </w:r>
          </w:p>
        </w:tc>
      </w:tr>
      <w:tr w:rsidR="000F3B43" w:rsidRPr="00DC11F5" w:rsidTr="00586E85">
        <w:tc>
          <w:tcPr>
            <w:tcW w:w="431" w:type="dxa"/>
          </w:tcPr>
          <w:p w:rsidR="000F3B43" w:rsidRPr="002B18D5" w:rsidRDefault="000F3B43" w:rsidP="00BA5730">
            <w:pPr>
              <w:pStyle w:val="ListParagraph"/>
              <w:ind w:left="0"/>
            </w:pPr>
            <w:r w:rsidRPr="002B18D5">
              <w:t>7</w:t>
            </w:r>
            <w:r>
              <w:t>.</w:t>
            </w:r>
          </w:p>
        </w:tc>
        <w:tc>
          <w:tcPr>
            <w:tcW w:w="4961" w:type="dxa"/>
          </w:tcPr>
          <w:p w:rsidR="000F3B43" w:rsidRPr="002B18D5" w:rsidRDefault="000F3B43" w:rsidP="00BA5730">
            <w:pPr>
              <w:jc w:val="both"/>
            </w:pPr>
            <w:r w:rsidRPr="002B18D5">
              <w:t>Управление материально-производственными запасами.</w:t>
            </w:r>
          </w:p>
        </w:tc>
        <w:tc>
          <w:tcPr>
            <w:tcW w:w="699" w:type="dxa"/>
          </w:tcPr>
          <w:p w:rsidR="000F3B43" w:rsidRPr="002B18D5" w:rsidRDefault="000F3B43" w:rsidP="00BA5730">
            <w:pPr>
              <w:jc w:val="center"/>
            </w:pPr>
            <w:r w:rsidRPr="002B18D5">
              <w:t>2</w:t>
            </w:r>
          </w:p>
        </w:tc>
        <w:tc>
          <w:tcPr>
            <w:tcW w:w="718" w:type="dxa"/>
          </w:tcPr>
          <w:p w:rsidR="000F3B43" w:rsidRPr="002B18D5" w:rsidRDefault="000F3B43" w:rsidP="00BA5730">
            <w:pPr>
              <w:jc w:val="center"/>
            </w:pPr>
            <w:r w:rsidRPr="002B18D5">
              <w:t>4</w:t>
            </w:r>
          </w:p>
        </w:tc>
        <w:tc>
          <w:tcPr>
            <w:tcW w:w="709" w:type="dxa"/>
          </w:tcPr>
          <w:p w:rsidR="000F3B43" w:rsidRPr="002B18D5" w:rsidRDefault="000F3B43" w:rsidP="00BA5730">
            <w:pPr>
              <w:jc w:val="center"/>
            </w:pPr>
          </w:p>
        </w:tc>
        <w:tc>
          <w:tcPr>
            <w:tcW w:w="2126" w:type="dxa"/>
          </w:tcPr>
          <w:p w:rsidR="000F3B43" w:rsidRPr="002B18D5" w:rsidRDefault="000F3B43" w:rsidP="00BA5730">
            <w:pPr>
              <w:jc w:val="center"/>
            </w:pPr>
            <w:r w:rsidRPr="002B18D5">
              <w:t>10</w:t>
            </w:r>
          </w:p>
        </w:tc>
      </w:tr>
      <w:tr w:rsidR="000F3B43" w:rsidRPr="00DC11F5" w:rsidTr="00586E85">
        <w:tc>
          <w:tcPr>
            <w:tcW w:w="431" w:type="dxa"/>
          </w:tcPr>
          <w:p w:rsidR="000F3B43" w:rsidRPr="002B18D5" w:rsidRDefault="000F3B43" w:rsidP="00BA5730">
            <w:pPr>
              <w:pStyle w:val="ListParagraph"/>
              <w:ind w:left="0"/>
            </w:pPr>
            <w:r w:rsidRPr="002B18D5">
              <w:t>8</w:t>
            </w:r>
            <w:r>
              <w:t>.</w:t>
            </w:r>
          </w:p>
        </w:tc>
        <w:tc>
          <w:tcPr>
            <w:tcW w:w="4961" w:type="dxa"/>
          </w:tcPr>
          <w:p w:rsidR="000F3B43" w:rsidRPr="002B18D5" w:rsidRDefault="000F3B43" w:rsidP="00BA5730">
            <w:pPr>
              <w:jc w:val="both"/>
            </w:pPr>
            <w:r w:rsidRPr="002B18D5">
              <w:t>Управление качеством продукции и управленческий контроль.</w:t>
            </w:r>
          </w:p>
        </w:tc>
        <w:tc>
          <w:tcPr>
            <w:tcW w:w="699" w:type="dxa"/>
          </w:tcPr>
          <w:p w:rsidR="000F3B43" w:rsidRPr="002B18D5" w:rsidRDefault="000F3B43" w:rsidP="00BA5730">
            <w:pPr>
              <w:jc w:val="center"/>
            </w:pPr>
            <w:r w:rsidRPr="002B18D5">
              <w:t>2</w:t>
            </w:r>
          </w:p>
        </w:tc>
        <w:tc>
          <w:tcPr>
            <w:tcW w:w="718" w:type="dxa"/>
          </w:tcPr>
          <w:p w:rsidR="000F3B43" w:rsidRPr="002B18D5" w:rsidRDefault="000F3B43" w:rsidP="00BA5730">
            <w:pPr>
              <w:jc w:val="center"/>
            </w:pPr>
            <w:r>
              <w:t>4</w:t>
            </w:r>
          </w:p>
        </w:tc>
        <w:tc>
          <w:tcPr>
            <w:tcW w:w="709" w:type="dxa"/>
          </w:tcPr>
          <w:p w:rsidR="000F3B43" w:rsidRPr="002B18D5" w:rsidRDefault="000F3B43" w:rsidP="00BA5730">
            <w:pPr>
              <w:jc w:val="center"/>
            </w:pPr>
          </w:p>
        </w:tc>
        <w:tc>
          <w:tcPr>
            <w:tcW w:w="2126" w:type="dxa"/>
          </w:tcPr>
          <w:p w:rsidR="000F3B43" w:rsidRPr="002B18D5" w:rsidRDefault="000F3B43" w:rsidP="00BA5730">
            <w:pPr>
              <w:jc w:val="center"/>
            </w:pPr>
            <w:r w:rsidRPr="002B18D5">
              <w:t>10</w:t>
            </w:r>
          </w:p>
        </w:tc>
      </w:tr>
      <w:tr w:rsidR="000F3B43" w:rsidRPr="00DC11F5" w:rsidTr="00586E85">
        <w:tc>
          <w:tcPr>
            <w:tcW w:w="431" w:type="dxa"/>
          </w:tcPr>
          <w:p w:rsidR="000F3B43" w:rsidRPr="002B18D5" w:rsidRDefault="000F3B43" w:rsidP="00BA5730">
            <w:pPr>
              <w:pStyle w:val="ListParagraph"/>
              <w:ind w:left="0"/>
            </w:pPr>
            <w:r w:rsidRPr="002B18D5">
              <w:t>9</w:t>
            </w:r>
          </w:p>
        </w:tc>
        <w:tc>
          <w:tcPr>
            <w:tcW w:w="4961" w:type="dxa"/>
          </w:tcPr>
          <w:p w:rsidR="000F3B43" w:rsidRPr="002B18D5" w:rsidRDefault="000F3B43" w:rsidP="00BA5730">
            <w:pPr>
              <w:jc w:val="both"/>
            </w:pPr>
            <w:r w:rsidRPr="002B18D5">
              <w:t>Организация и управление производственной инфраструктурой предприятий.</w:t>
            </w:r>
          </w:p>
        </w:tc>
        <w:tc>
          <w:tcPr>
            <w:tcW w:w="699" w:type="dxa"/>
          </w:tcPr>
          <w:p w:rsidR="000F3B43" w:rsidRPr="002B18D5" w:rsidRDefault="000F3B43" w:rsidP="00BA5730">
            <w:pPr>
              <w:jc w:val="center"/>
            </w:pPr>
            <w:r w:rsidRPr="002B18D5">
              <w:t>2</w:t>
            </w:r>
          </w:p>
        </w:tc>
        <w:tc>
          <w:tcPr>
            <w:tcW w:w="718" w:type="dxa"/>
          </w:tcPr>
          <w:p w:rsidR="000F3B43" w:rsidRPr="002B18D5" w:rsidRDefault="000F3B43" w:rsidP="00BA5730">
            <w:pPr>
              <w:jc w:val="center"/>
            </w:pPr>
            <w:r>
              <w:t>4</w:t>
            </w:r>
          </w:p>
        </w:tc>
        <w:tc>
          <w:tcPr>
            <w:tcW w:w="709" w:type="dxa"/>
          </w:tcPr>
          <w:p w:rsidR="000F3B43" w:rsidRPr="002B18D5" w:rsidRDefault="000F3B43" w:rsidP="00BA5730">
            <w:pPr>
              <w:jc w:val="center"/>
            </w:pPr>
          </w:p>
        </w:tc>
        <w:tc>
          <w:tcPr>
            <w:tcW w:w="2126" w:type="dxa"/>
          </w:tcPr>
          <w:p w:rsidR="000F3B43" w:rsidRPr="002B18D5" w:rsidRDefault="000F3B43" w:rsidP="00BA5730">
            <w:pPr>
              <w:jc w:val="center"/>
            </w:pPr>
            <w:r w:rsidRPr="002B18D5">
              <w:t>1</w:t>
            </w:r>
            <w:r>
              <w:t>0</w:t>
            </w:r>
          </w:p>
        </w:tc>
      </w:tr>
      <w:tr w:rsidR="000F3B43" w:rsidRPr="00DC11F5" w:rsidTr="00586E85">
        <w:tc>
          <w:tcPr>
            <w:tcW w:w="431" w:type="dxa"/>
          </w:tcPr>
          <w:p w:rsidR="000F3B43" w:rsidRPr="002B18D5" w:rsidRDefault="000F3B43" w:rsidP="00BA5730">
            <w:pPr>
              <w:pStyle w:val="ListParagraph"/>
              <w:ind w:left="0"/>
              <w:jc w:val="both"/>
            </w:pPr>
          </w:p>
        </w:tc>
        <w:tc>
          <w:tcPr>
            <w:tcW w:w="4961" w:type="dxa"/>
          </w:tcPr>
          <w:p w:rsidR="000F3B43" w:rsidRPr="002B18D5" w:rsidRDefault="000F3B43" w:rsidP="00BA5730">
            <w:pPr>
              <w:jc w:val="both"/>
            </w:pPr>
            <w:r w:rsidRPr="002B18D5">
              <w:t xml:space="preserve">Итого </w:t>
            </w:r>
          </w:p>
        </w:tc>
        <w:tc>
          <w:tcPr>
            <w:tcW w:w="699" w:type="dxa"/>
          </w:tcPr>
          <w:p w:rsidR="000F3B43" w:rsidRPr="002B18D5" w:rsidRDefault="000F3B43" w:rsidP="00BA5730">
            <w:pPr>
              <w:jc w:val="center"/>
            </w:pPr>
            <w:r w:rsidRPr="002B18D5">
              <w:t>18</w:t>
            </w:r>
          </w:p>
        </w:tc>
        <w:tc>
          <w:tcPr>
            <w:tcW w:w="718" w:type="dxa"/>
          </w:tcPr>
          <w:p w:rsidR="000F3B43" w:rsidRPr="002B18D5" w:rsidRDefault="000F3B43" w:rsidP="00BA5730">
            <w:pPr>
              <w:jc w:val="center"/>
            </w:pPr>
            <w:r>
              <w:t>34</w:t>
            </w:r>
            <w:r w:rsidRPr="002B18D5">
              <w:t>(</w:t>
            </w:r>
            <w:r>
              <w:t>6</w:t>
            </w:r>
            <w:r w:rsidRPr="002B18D5">
              <w:t>*)</w:t>
            </w:r>
          </w:p>
        </w:tc>
        <w:tc>
          <w:tcPr>
            <w:tcW w:w="709" w:type="dxa"/>
          </w:tcPr>
          <w:p w:rsidR="000F3B43" w:rsidRPr="002B18D5" w:rsidRDefault="000F3B43" w:rsidP="00BA5730">
            <w:pPr>
              <w:jc w:val="center"/>
            </w:pPr>
          </w:p>
        </w:tc>
        <w:tc>
          <w:tcPr>
            <w:tcW w:w="2126" w:type="dxa"/>
          </w:tcPr>
          <w:p w:rsidR="000F3B43" w:rsidRPr="002B18D5" w:rsidRDefault="000F3B43" w:rsidP="00BA5730">
            <w:pPr>
              <w:jc w:val="center"/>
            </w:pPr>
            <w:r>
              <w:t>90</w:t>
            </w:r>
          </w:p>
        </w:tc>
      </w:tr>
    </w:tbl>
    <w:p w:rsidR="000F3B43" w:rsidRDefault="000F3B43" w:rsidP="002900BE">
      <w:pPr>
        <w:autoSpaceDE w:val="0"/>
        <w:autoSpaceDN w:val="0"/>
        <w:adjustRightInd w:val="0"/>
        <w:ind w:left="360"/>
        <w:jc w:val="both"/>
      </w:pPr>
      <w:r w:rsidRPr="002900BE">
        <w:t xml:space="preserve">*- </w:t>
      </w:r>
      <w:r w:rsidRPr="0014617F">
        <w:t xml:space="preserve">реализуется в форме практической </w:t>
      </w:r>
      <w:r w:rsidRPr="000C26B2">
        <w:t>подготовки</w:t>
      </w:r>
    </w:p>
    <w:p w:rsidR="000F3B43" w:rsidRDefault="000F3B43" w:rsidP="002900BE">
      <w:pPr>
        <w:autoSpaceDE w:val="0"/>
        <w:autoSpaceDN w:val="0"/>
        <w:adjustRightInd w:val="0"/>
        <w:ind w:left="360"/>
        <w:jc w:val="both"/>
      </w:pPr>
    </w:p>
    <w:p w:rsidR="000F3B43" w:rsidRPr="00E22335" w:rsidRDefault="000F3B43" w:rsidP="00BA5730">
      <w:pPr>
        <w:pStyle w:val="ListParagraph"/>
        <w:numPr>
          <w:ilvl w:val="2"/>
          <w:numId w:val="6"/>
        </w:numPr>
        <w:jc w:val="both"/>
        <w:rPr>
          <w:b/>
        </w:rPr>
      </w:pPr>
      <w:r w:rsidRPr="00E22335">
        <w:rPr>
          <w:b/>
        </w:rPr>
        <w:t>Очно-заочная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4961"/>
        <w:gridCol w:w="699"/>
        <w:gridCol w:w="718"/>
        <w:gridCol w:w="709"/>
        <w:gridCol w:w="2126"/>
      </w:tblGrid>
      <w:tr w:rsidR="000F3B43" w:rsidRPr="002B18D5" w:rsidTr="0084566E">
        <w:tc>
          <w:tcPr>
            <w:tcW w:w="431" w:type="dxa"/>
            <w:vMerge w:val="restart"/>
          </w:tcPr>
          <w:p w:rsidR="000F3B43" w:rsidRPr="002B18D5" w:rsidRDefault="000F3B43" w:rsidP="0084566E">
            <w:pPr>
              <w:jc w:val="center"/>
              <w:rPr>
                <w:b/>
              </w:rPr>
            </w:pPr>
          </w:p>
          <w:p w:rsidR="000F3B43" w:rsidRPr="002B18D5" w:rsidRDefault="000F3B43" w:rsidP="0084566E">
            <w:pPr>
              <w:jc w:val="center"/>
              <w:rPr>
                <w:b/>
              </w:rPr>
            </w:pPr>
            <w:r w:rsidRPr="002B18D5">
              <w:rPr>
                <w:b/>
              </w:rPr>
              <w:t>№ п/п</w:t>
            </w:r>
          </w:p>
        </w:tc>
        <w:tc>
          <w:tcPr>
            <w:tcW w:w="4961" w:type="dxa"/>
            <w:vMerge w:val="restart"/>
          </w:tcPr>
          <w:p w:rsidR="000F3B43" w:rsidRPr="002B18D5" w:rsidRDefault="000F3B43" w:rsidP="0084566E">
            <w:pPr>
              <w:jc w:val="center"/>
              <w:rPr>
                <w:b/>
              </w:rPr>
            </w:pPr>
          </w:p>
          <w:p w:rsidR="000F3B43" w:rsidRPr="002B18D5" w:rsidRDefault="000F3B43" w:rsidP="0084566E">
            <w:pPr>
              <w:jc w:val="center"/>
              <w:rPr>
                <w:b/>
              </w:rPr>
            </w:pPr>
            <w:r w:rsidRPr="002B18D5">
              <w:rPr>
                <w:b/>
              </w:rPr>
              <w:t>Раздел/тема</w:t>
            </w:r>
          </w:p>
        </w:tc>
        <w:tc>
          <w:tcPr>
            <w:tcW w:w="4252" w:type="dxa"/>
            <w:gridSpan w:val="4"/>
          </w:tcPr>
          <w:p w:rsidR="000F3B43" w:rsidRPr="002B18D5" w:rsidRDefault="000F3B43" w:rsidP="0084566E">
            <w:pPr>
              <w:jc w:val="center"/>
              <w:rPr>
                <w:b/>
              </w:rPr>
            </w:pPr>
            <w:r w:rsidRPr="002B18D5">
              <w:rPr>
                <w:b/>
              </w:rPr>
              <w:t>Виды учебной работы (в часах)</w:t>
            </w:r>
          </w:p>
        </w:tc>
      </w:tr>
      <w:tr w:rsidR="000F3B43" w:rsidRPr="002B18D5" w:rsidTr="0084566E">
        <w:tc>
          <w:tcPr>
            <w:tcW w:w="431" w:type="dxa"/>
            <w:vMerge/>
          </w:tcPr>
          <w:p w:rsidR="000F3B43" w:rsidRPr="002B18D5" w:rsidRDefault="000F3B43" w:rsidP="0084566E">
            <w:pPr>
              <w:jc w:val="center"/>
              <w:rPr>
                <w:b/>
              </w:rPr>
            </w:pPr>
          </w:p>
        </w:tc>
        <w:tc>
          <w:tcPr>
            <w:tcW w:w="4961" w:type="dxa"/>
            <w:vMerge/>
          </w:tcPr>
          <w:p w:rsidR="000F3B43" w:rsidRPr="002B18D5" w:rsidRDefault="000F3B43" w:rsidP="0084566E">
            <w:pPr>
              <w:jc w:val="center"/>
              <w:rPr>
                <w:b/>
              </w:rPr>
            </w:pPr>
          </w:p>
        </w:tc>
        <w:tc>
          <w:tcPr>
            <w:tcW w:w="2126" w:type="dxa"/>
            <w:gridSpan w:val="3"/>
          </w:tcPr>
          <w:p w:rsidR="000F3B43" w:rsidRPr="002B18D5" w:rsidRDefault="000F3B43" w:rsidP="0084566E">
            <w:pPr>
              <w:jc w:val="center"/>
              <w:rPr>
                <w:b/>
              </w:rPr>
            </w:pPr>
            <w:r w:rsidRPr="002B18D5">
              <w:rPr>
                <w:b/>
              </w:rPr>
              <w:t>Аудиторная работа</w:t>
            </w:r>
          </w:p>
        </w:tc>
        <w:tc>
          <w:tcPr>
            <w:tcW w:w="2126" w:type="dxa"/>
            <w:vMerge w:val="restart"/>
          </w:tcPr>
          <w:p w:rsidR="000F3B43" w:rsidRPr="002B18D5" w:rsidRDefault="000F3B43" w:rsidP="0084566E">
            <w:pPr>
              <w:jc w:val="center"/>
              <w:rPr>
                <w:b/>
              </w:rPr>
            </w:pPr>
            <w:r w:rsidRPr="002B18D5">
              <w:rPr>
                <w:b/>
              </w:rPr>
              <w:t>Самостоятельная работа</w:t>
            </w:r>
          </w:p>
        </w:tc>
      </w:tr>
      <w:tr w:rsidR="000F3B43" w:rsidRPr="002B18D5" w:rsidTr="0084566E">
        <w:tc>
          <w:tcPr>
            <w:tcW w:w="431" w:type="dxa"/>
            <w:vMerge/>
          </w:tcPr>
          <w:p w:rsidR="000F3B43" w:rsidRPr="002B18D5" w:rsidRDefault="000F3B43" w:rsidP="0084566E">
            <w:pPr>
              <w:jc w:val="both"/>
            </w:pPr>
          </w:p>
        </w:tc>
        <w:tc>
          <w:tcPr>
            <w:tcW w:w="4961" w:type="dxa"/>
            <w:vMerge/>
          </w:tcPr>
          <w:p w:rsidR="000F3B43" w:rsidRPr="002B18D5" w:rsidRDefault="000F3B43" w:rsidP="0084566E">
            <w:pPr>
              <w:jc w:val="both"/>
            </w:pPr>
          </w:p>
        </w:tc>
        <w:tc>
          <w:tcPr>
            <w:tcW w:w="699" w:type="dxa"/>
          </w:tcPr>
          <w:p w:rsidR="000F3B43" w:rsidRPr="002B18D5" w:rsidRDefault="000F3B43" w:rsidP="0084566E">
            <w:pPr>
              <w:jc w:val="center"/>
              <w:rPr>
                <w:b/>
              </w:rPr>
            </w:pPr>
            <w:r w:rsidRPr="002B18D5">
              <w:rPr>
                <w:b/>
              </w:rPr>
              <w:t>ЛЗ</w:t>
            </w:r>
          </w:p>
        </w:tc>
        <w:tc>
          <w:tcPr>
            <w:tcW w:w="718" w:type="dxa"/>
          </w:tcPr>
          <w:p w:rsidR="000F3B43" w:rsidRPr="002B18D5" w:rsidRDefault="000F3B43" w:rsidP="0084566E">
            <w:pPr>
              <w:jc w:val="center"/>
              <w:rPr>
                <w:b/>
              </w:rPr>
            </w:pPr>
            <w:r w:rsidRPr="002B18D5">
              <w:rPr>
                <w:b/>
              </w:rPr>
              <w:t>ПЗ</w:t>
            </w:r>
          </w:p>
        </w:tc>
        <w:tc>
          <w:tcPr>
            <w:tcW w:w="709" w:type="dxa"/>
          </w:tcPr>
          <w:p w:rsidR="000F3B43" w:rsidRPr="002B18D5" w:rsidRDefault="000F3B43" w:rsidP="0084566E">
            <w:pPr>
              <w:rPr>
                <w:b/>
              </w:rPr>
            </w:pPr>
            <w:r w:rsidRPr="002B18D5">
              <w:rPr>
                <w:b/>
              </w:rPr>
              <w:t>ЛабЗ</w:t>
            </w:r>
          </w:p>
        </w:tc>
        <w:tc>
          <w:tcPr>
            <w:tcW w:w="2126" w:type="dxa"/>
            <w:vMerge/>
          </w:tcPr>
          <w:p w:rsidR="000F3B43" w:rsidRPr="002B18D5" w:rsidRDefault="000F3B43" w:rsidP="0084566E">
            <w:pPr>
              <w:jc w:val="both"/>
            </w:pPr>
          </w:p>
        </w:tc>
      </w:tr>
      <w:tr w:rsidR="000F3B43" w:rsidRPr="002B18D5" w:rsidTr="0084566E">
        <w:tc>
          <w:tcPr>
            <w:tcW w:w="9644" w:type="dxa"/>
            <w:gridSpan w:val="6"/>
          </w:tcPr>
          <w:p w:rsidR="000F3B43" w:rsidRPr="002B18D5" w:rsidRDefault="000F3B43" w:rsidP="0084566E">
            <w:pPr>
              <w:jc w:val="both"/>
            </w:pPr>
            <w:r w:rsidRPr="002B18D5">
              <w:t>Раздел 1. Принципы производственного менеджмента.</w:t>
            </w:r>
          </w:p>
        </w:tc>
      </w:tr>
      <w:tr w:rsidR="000F3B43" w:rsidRPr="002B18D5" w:rsidTr="0084566E">
        <w:tc>
          <w:tcPr>
            <w:tcW w:w="431" w:type="dxa"/>
          </w:tcPr>
          <w:p w:rsidR="000F3B43" w:rsidRPr="002B18D5" w:rsidRDefault="000F3B43" w:rsidP="0084566E">
            <w:pPr>
              <w:pStyle w:val="ListParagraph"/>
              <w:ind w:left="0"/>
            </w:pPr>
            <w:r w:rsidRPr="002B18D5">
              <w:t>1</w:t>
            </w:r>
            <w:r>
              <w:t>.</w:t>
            </w:r>
          </w:p>
        </w:tc>
        <w:tc>
          <w:tcPr>
            <w:tcW w:w="4961" w:type="dxa"/>
          </w:tcPr>
          <w:p w:rsidR="000F3B43" w:rsidRPr="002B18D5" w:rsidRDefault="000F3B43" w:rsidP="0084566E">
            <w:pPr>
              <w:pStyle w:val="1"/>
              <w:spacing w:after="0" w:line="240" w:lineRule="auto"/>
              <w:ind w:left="0"/>
              <w:jc w:val="both"/>
              <w:rPr>
                <w:rFonts w:ascii="Times New Roman" w:hAnsi="Times New Roman"/>
                <w:spacing w:val="2"/>
                <w:sz w:val="24"/>
                <w:szCs w:val="24"/>
              </w:rPr>
            </w:pPr>
            <w:r w:rsidRPr="002B18D5">
              <w:rPr>
                <w:rFonts w:ascii="Times New Roman" w:hAnsi="Times New Roman"/>
                <w:spacing w:val="2"/>
                <w:sz w:val="24"/>
                <w:szCs w:val="24"/>
              </w:rPr>
              <w:t>Исторические аспекты исследования производства и современный производственный менеджмент</w:t>
            </w:r>
          </w:p>
        </w:tc>
        <w:tc>
          <w:tcPr>
            <w:tcW w:w="699" w:type="dxa"/>
          </w:tcPr>
          <w:p w:rsidR="000F3B43" w:rsidRPr="002B18D5" w:rsidRDefault="000F3B43" w:rsidP="0084566E">
            <w:pPr>
              <w:jc w:val="center"/>
            </w:pPr>
            <w:r>
              <w:t>1</w:t>
            </w:r>
          </w:p>
        </w:tc>
        <w:tc>
          <w:tcPr>
            <w:tcW w:w="718" w:type="dxa"/>
          </w:tcPr>
          <w:p w:rsidR="000F3B43" w:rsidRPr="002B18D5" w:rsidRDefault="000F3B43" w:rsidP="0084566E">
            <w:pPr>
              <w:jc w:val="center"/>
            </w:pPr>
            <w:r>
              <w:t>2</w:t>
            </w:r>
          </w:p>
        </w:tc>
        <w:tc>
          <w:tcPr>
            <w:tcW w:w="709" w:type="dxa"/>
          </w:tcPr>
          <w:p w:rsidR="000F3B43" w:rsidRPr="002B18D5" w:rsidRDefault="000F3B43" w:rsidP="0084566E">
            <w:pPr>
              <w:jc w:val="center"/>
            </w:pPr>
          </w:p>
        </w:tc>
        <w:tc>
          <w:tcPr>
            <w:tcW w:w="2126" w:type="dxa"/>
          </w:tcPr>
          <w:p w:rsidR="000F3B43" w:rsidRPr="002B18D5" w:rsidRDefault="000F3B43" w:rsidP="0084566E">
            <w:pPr>
              <w:jc w:val="center"/>
            </w:pPr>
            <w:r>
              <w:t>12</w:t>
            </w:r>
          </w:p>
        </w:tc>
      </w:tr>
      <w:tr w:rsidR="000F3B43" w:rsidRPr="002B18D5" w:rsidTr="0084566E">
        <w:tc>
          <w:tcPr>
            <w:tcW w:w="431" w:type="dxa"/>
          </w:tcPr>
          <w:p w:rsidR="000F3B43" w:rsidRPr="002B18D5" w:rsidRDefault="000F3B43" w:rsidP="0084566E">
            <w:pPr>
              <w:pStyle w:val="ListParagraph"/>
              <w:ind w:left="0"/>
            </w:pPr>
            <w:r w:rsidRPr="002B18D5">
              <w:t>2</w:t>
            </w:r>
            <w:r>
              <w:t>.</w:t>
            </w:r>
          </w:p>
        </w:tc>
        <w:tc>
          <w:tcPr>
            <w:tcW w:w="4961" w:type="dxa"/>
          </w:tcPr>
          <w:p w:rsidR="000F3B43" w:rsidRPr="002B18D5" w:rsidRDefault="000F3B43" w:rsidP="0084566E">
            <w:pPr>
              <w:jc w:val="both"/>
            </w:pPr>
            <w:r w:rsidRPr="002B18D5">
              <w:t>Понятие производства и производственной системы.</w:t>
            </w:r>
          </w:p>
        </w:tc>
        <w:tc>
          <w:tcPr>
            <w:tcW w:w="699" w:type="dxa"/>
          </w:tcPr>
          <w:p w:rsidR="000F3B43" w:rsidRPr="002B18D5" w:rsidRDefault="000F3B43" w:rsidP="0084566E">
            <w:pPr>
              <w:jc w:val="center"/>
            </w:pPr>
            <w:r>
              <w:t>1</w:t>
            </w:r>
          </w:p>
        </w:tc>
        <w:tc>
          <w:tcPr>
            <w:tcW w:w="718" w:type="dxa"/>
          </w:tcPr>
          <w:p w:rsidR="000F3B43" w:rsidRPr="002B18D5" w:rsidRDefault="000F3B43" w:rsidP="0084566E">
            <w:pPr>
              <w:jc w:val="center"/>
            </w:pPr>
            <w:r>
              <w:t>2</w:t>
            </w:r>
          </w:p>
        </w:tc>
        <w:tc>
          <w:tcPr>
            <w:tcW w:w="709" w:type="dxa"/>
          </w:tcPr>
          <w:p w:rsidR="000F3B43" w:rsidRPr="002B18D5" w:rsidRDefault="000F3B43" w:rsidP="0084566E">
            <w:pPr>
              <w:jc w:val="center"/>
            </w:pPr>
          </w:p>
        </w:tc>
        <w:tc>
          <w:tcPr>
            <w:tcW w:w="2126" w:type="dxa"/>
          </w:tcPr>
          <w:p w:rsidR="000F3B43" w:rsidRPr="002B18D5" w:rsidRDefault="000F3B43" w:rsidP="0084566E">
            <w:pPr>
              <w:jc w:val="center"/>
            </w:pPr>
            <w:r>
              <w:t>12</w:t>
            </w:r>
          </w:p>
        </w:tc>
      </w:tr>
      <w:tr w:rsidR="000F3B43" w:rsidRPr="002B18D5" w:rsidTr="0084566E">
        <w:tc>
          <w:tcPr>
            <w:tcW w:w="9644" w:type="dxa"/>
            <w:gridSpan w:val="6"/>
          </w:tcPr>
          <w:p w:rsidR="000F3B43" w:rsidRPr="002B18D5" w:rsidRDefault="000F3B43" w:rsidP="0084566E">
            <w:r w:rsidRPr="002B18D5">
              <w:t>Раздел 2. Производственный цикл</w:t>
            </w:r>
          </w:p>
        </w:tc>
      </w:tr>
      <w:tr w:rsidR="000F3B43" w:rsidRPr="002B18D5" w:rsidTr="0084566E">
        <w:tc>
          <w:tcPr>
            <w:tcW w:w="431" w:type="dxa"/>
          </w:tcPr>
          <w:p w:rsidR="000F3B43" w:rsidRPr="002B18D5" w:rsidRDefault="000F3B43" w:rsidP="0084566E">
            <w:pPr>
              <w:pStyle w:val="ListParagraph"/>
              <w:ind w:left="0"/>
            </w:pPr>
            <w:r w:rsidRPr="002B18D5">
              <w:t>3</w:t>
            </w:r>
            <w:r>
              <w:t>.</w:t>
            </w:r>
          </w:p>
        </w:tc>
        <w:tc>
          <w:tcPr>
            <w:tcW w:w="4961" w:type="dxa"/>
          </w:tcPr>
          <w:p w:rsidR="000F3B43" w:rsidRPr="002B18D5" w:rsidRDefault="000F3B43" w:rsidP="0084566E">
            <w:pPr>
              <w:jc w:val="both"/>
            </w:pPr>
            <w:r w:rsidRPr="002B18D5">
              <w:t>Предприятие как объект производственного менеджмента.</w:t>
            </w:r>
          </w:p>
        </w:tc>
        <w:tc>
          <w:tcPr>
            <w:tcW w:w="699" w:type="dxa"/>
          </w:tcPr>
          <w:p w:rsidR="000F3B43" w:rsidRPr="002B18D5" w:rsidRDefault="000F3B43" w:rsidP="0084566E">
            <w:pPr>
              <w:jc w:val="center"/>
            </w:pPr>
            <w:r>
              <w:t>1</w:t>
            </w:r>
          </w:p>
        </w:tc>
        <w:tc>
          <w:tcPr>
            <w:tcW w:w="718" w:type="dxa"/>
          </w:tcPr>
          <w:p w:rsidR="000F3B43" w:rsidRPr="002B18D5" w:rsidRDefault="000F3B43" w:rsidP="00DC6A71">
            <w:pPr>
              <w:jc w:val="center"/>
            </w:pPr>
            <w:r>
              <w:t>2(1*)</w:t>
            </w:r>
          </w:p>
        </w:tc>
        <w:tc>
          <w:tcPr>
            <w:tcW w:w="709" w:type="dxa"/>
          </w:tcPr>
          <w:p w:rsidR="000F3B43" w:rsidRPr="002B18D5" w:rsidRDefault="000F3B43" w:rsidP="0084566E">
            <w:pPr>
              <w:jc w:val="center"/>
            </w:pPr>
          </w:p>
        </w:tc>
        <w:tc>
          <w:tcPr>
            <w:tcW w:w="2126" w:type="dxa"/>
          </w:tcPr>
          <w:p w:rsidR="000F3B43" w:rsidRPr="002B18D5" w:rsidRDefault="000F3B43" w:rsidP="0084566E">
            <w:pPr>
              <w:jc w:val="center"/>
            </w:pPr>
            <w:r>
              <w:t>12</w:t>
            </w:r>
          </w:p>
        </w:tc>
      </w:tr>
      <w:tr w:rsidR="000F3B43" w:rsidRPr="002B18D5" w:rsidTr="0084566E">
        <w:tc>
          <w:tcPr>
            <w:tcW w:w="431" w:type="dxa"/>
          </w:tcPr>
          <w:p w:rsidR="000F3B43" w:rsidRPr="002B18D5" w:rsidRDefault="000F3B43" w:rsidP="0084566E">
            <w:pPr>
              <w:pStyle w:val="ListParagraph"/>
              <w:ind w:left="0"/>
            </w:pPr>
            <w:r w:rsidRPr="002B18D5">
              <w:t>4</w:t>
            </w:r>
            <w:r>
              <w:t>.</w:t>
            </w:r>
          </w:p>
          <w:p w:rsidR="000F3B43" w:rsidRPr="002B18D5" w:rsidRDefault="000F3B43" w:rsidP="0084566E">
            <w:pPr>
              <w:pStyle w:val="ListParagraph"/>
              <w:ind w:left="0"/>
            </w:pPr>
          </w:p>
        </w:tc>
        <w:tc>
          <w:tcPr>
            <w:tcW w:w="4961" w:type="dxa"/>
          </w:tcPr>
          <w:p w:rsidR="000F3B43" w:rsidRPr="002B18D5" w:rsidRDefault="000F3B43" w:rsidP="0084566E">
            <w:pPr>
              <w:jc w:val="both"/>
            </w:pPr>
            <w:r w:rsidRPr="002B18D5">
              <w:t>Организация производственного процесса Производственный цикл и его структура</w:t>
            </w:r>
          </w:p>
        </w:tc>
        <w:tc>
          <w:tcPr>
            <w:tcW w:w="699" w:type="dxa"/>
          </w:tcPr>
          <w:p w:rsidR="000F3B43" w:rsidRPr="002B18D5" w:rsidRDefault="000F3B43" w:rsidP="0084566E">
            <w:pPr>
              <w:jc w:val="center"/>
            </w:pPr>
            <w:r>
              <w:t>1</w:t>
            </w:r>
          </w:p>
        </w:tc>
        <w:tc>
          <w:tcPr>
            <w:tcW w:w="718" w:type="dxa"/>
          </w:tcPr>
          <w:p w:rsidR="000F3B43" w:rsidRPr="002B18D5" w:rsidRDefault="000F3B43" w:rsidP="0084566E">
            <w:pPr>
              <w:jc w:val="center"/>
            </w:pPr>
            <w:r>
              <w:t>2</w:t>
            </w:r>
          </w:p>
        </w:tc>
        <w:tc>
          <w:tcPr>
            <w:tcW w:w="709" w:type="dxa"/>
          </w:tcPr>
          <w:p w:rsidR="000F3B43" w:rsidRPr="002B18D5" w:rsidRDefault="000F3B43" w:rsidP="0084566E">
            <w:pPr>
              <w:jc w:val="center"/>
            </w:pPr>
          </w:p>
        </w:tc>
        <w:tc>
          <w:tcPr>
            <w:tcW w:w="2126" w:type="dxa"/>
          </w:tcPr>
          <w:p w:rsidR="000F3B43" w:rsidRPr="002B18D5" w:rsidRDefault="000F3B43" w:rsidP="0084566E">
            <w:pPr>
              <w:jc w:val="center"/>
            </w:pPr>
            <w:r>
              <w:t>13</w:t>
            </w:r>
          </w:p>
        </w:tc>
      </w:tr>
      <w:tr w:rsidR="000F3B43" w:rsidRPr="002B18D5" w:rsidTr="0084566E">
        <w:tc>
          <w:tcPr>
            <w:tcW w:w="9644" w:type="dxa"/>
            <w:gridSpan w:val="6"/>
          </w:tcPr>
          <w:p w:rsidR="000F3B43" w:rsidRPr="002B18D5" w:rsidRDefault="000F3B43" w:rsidP="0084566E">
            <w:r w:rsidRPr="002B18D5">
              <w:t>Раздел 3. Структура производственной деятельности</w:t>
            </w:r>
          </w:p>
        </w:tc>
      </w:tr>
      <w:tr w:rsidR="000F3B43" w:rsidRPr="002B18D5" w:rsidTr="0084566E">
        <w:tc>
          <w:tcPr>
            <w:tcW w:w="431" w:type="dxa"/>
          </w:tcPr>
          <w:p w:rsidR="000F3B43" w:rsidRPr="002B18D5" w:rsidRDefault="000F3B43" w:rsidP="0084566E">
            <w:pPr>
              <w:pStyle w:val="ListParagraph"/>
              <w:ind w:left="0"/>
            </w:pPr>
            <w:r w:rsidRPr="002B18D5">
              <w:t>5</w:t>
            </w:r>
            <w:r>
              <w:t>.</w:t>
            </w:r>
          </w:p>
        </w:tc>
        <w:tc>
          <w:tcPr>
            <w:tcW w:w="4961" w:type="dxa"/>
          </w:tcPr>
          <w:p w:rsidR="000F3B43" w:rsidRPr="002B18D5" w:rsidRDefault="000F3B43" w:rsidP="0084566E">
            <w:pPr>
              <w:jc w:val="both"/>
            </w:pPr>
            <w:r w:rsidRPr="002B18D5">
              <w:t>Планирование производства. Планирование как составляющая производственного менеджмента.</w:t>
            </w:r>
          </w:p>
        </w:tc>
        <w:tc>
          <w:tcPr>
            <w:tcW w:w="699" w:type="dxa"/>
          </w:tcPr>
          <w:p w:rsidR="000F3B43" w:rsidRPr="002B18D5" w:rsidRDefault="000F3B43" w:rsidP="0084566E">
            <w:pPr>
              <w:jc w:val="center"/>
              <w:rPr>
                <w:b/>
              </w:rPr>
            </w:pPr>
            <w:r>
              <w:rPr>
                <w:b/>
              </w:rPr>
              <w:t>1</w:t>
            </w:r>
          </w:p>
        </w:tc>
        <w:tc>
          <w:tcPr>
            <w:tcW w:w="718" w:type="dxa"/>
          </w:tcPr>
          <w:p w:rsidR="000F3B43" w:rsidRPr="002B18D5" w:rsidRDefault="000F3B43" w:rsidP="0084566E">
            <w:pPr>
              <w:jc w:val="center"/>
            </w:pPr>
            <w:r>
              <w:t>2</w:t>
            </w:r>
          </w:p>
        </w:tc>
        <w:tc>
          <w:tcPr>
            <w:tcW w:w="709" w:type="dxa"/>
          </w:tcPr>
          <w:p w:rsidR="000F3B43" w:rsidRPr="002B18D5" w:rsidRDefault="000F3B43" w:rsidP="0084566E">
            <w:pPr>
              <w:jc w:val="center"/>
            </w:pPr>
          </w:p>
        </w:tc>
        <w:tc>
          <w:tcPr>
            <w:tcW w:w="2126" w:type="dxa"/>
          </w:tcPr>
          <w:p w:rsidR="000F3B43" w:rsidRPr="002B18D5" w:rsidRDefault="000F3B43" w:rsidP="0084566E">
            <w:pPr>
              <w:jc w:val="center"/>
            </w:pPr>
            <w:r>
              <w:t>13</w:t>
            </w:r>
          </w:p>
        </w:tc>
      </w:tr>
      <w:tr w:rsidR="000F3B43" w:rsidRPr="002B18D5" w:rsidTr="0084566E">
        <w:tc>
          <w:tcPr>
            <w:tcW w:w="431" w:type="dxa"/>
          </w:tcPr>
          <w:p w:rsidR="000F3B43" w:rsidRPr="002B18D5" w:rsidRDefault="000F3B43" w:rsidP="0084566E">
            <w:pPr>
              <w:pStyle w:val="ListParagraph"/>
              <w:ind w:left="0"/>
            </w:pPr>
            <w:r w:rsidRPr="002B18D5">
              <w:t>6</w:t>
            </w:r>
            <w:r>
              <w:t>.</w:t>
            </w:r>
          </w:p>
        </w:tc>
        <w:tc>
          <w:tcPr>
            <w:tcW w:w="4961" w:type="dxa"/>
          </w:tcPr>
          <w:p w:rsidR="000F3B43" w:rsidRPr="002B18D5" w:rsidRDefault="000F3B43" w:rsidP="0084566E">
            <w:pPr>
              <w:jc w:val="both"/>
            </w:pPr>
            <w:r w:rsidRPr="002B18D5">
              <w:t>Разработка плана производства и производственной программы</w:t>
            </w:r>
          </w:p>
        </w:tc>
        <w:tc>
          <w:tcPr>
            <w:tcW w:w="699" w:type="dxa"/>
          </w:tcPr>
          <w:p w:rsidR="000F3B43" w:rsidRPr="002B18D5" w:rsidRDefault="000F3B43" w:rsidP="0084566E">
            <w:pPr>
              <w:jc w:val="center"/>
            </w:pPr>
            <w:r>
              <w:t>1</w:t>
            </w:r>
          </w:p>
        </w:tc>
        <w:tc>
          <w:tcPr>
            <w:tcW w:w="718" w:type="dxa"/>
          </w:tcPr>
          <w:p w:rsidR="000F3B43" w:rsidRPr="002B18D5" w:rsidRDefault="000F3B43" w:rsidP="0084566E">
            <w:pPr>
              <w:jc w:val="center"/>
            </w:pPr>
            <w:r>
              <w:t>2(2*)</w:t>
            </w:r>
          </w:p>
        </w:tc>
        <w:tc>
          <w:tcPr>
            <w:tcW w:w="709" w:type="dxa"/>
          </w:tcPr>
          <w:p w:rsidR="000F3B43" w:rsidRPr="002B18D5" w:rsidRDefault="000F3B43" w:rsidP="0084566E">
            <w:pPr>
              <w:jc w:val="center"/>
            </w:pPr>
          </w:p>
        </w:tc>
        <w:tc>
          <w:tcPr>
            <w:tcW w:w="2126" w:type="dxa"/>
          </w:tcPr>
          <w:p w:rsidR="000F3B43" w:rsidRPr="002B18D5" w:rsidRDefault="000F3B43" w:rsidP="0084566E">
            <w:pPr>
              <w:jc w:val="center"/>
            </w:pPr>
            <w:r>
              <w:t>13</w:t>
            </w:r>
          </w:p>
        </w:tc>
      </w:tr>
      <w:tr w:rsidR="000F3B43" w:rsidRPr="002B18D5" w:rsidTr="0084566E">
        <w:tc>
          <w:tcPr>
            <w:tcW w:w="9644" w:type="dxa"/>
            <w:gridSpan w:val="6"/>
          </w:tcPr>
          <w:p w:rsidR="000F3B43" w:rsidRPr="002B18D5" w:rsidRDefault="000F3B43" w:rsidP="0084566E">
            <w:r w:rsidRPr="002B18D5">
              <w:t>Раздел 4. Организация производственной деятельности</w:t>
            </w:r>
          </w:p>
        </w:tc>
      </w:tr>
      <w:tr w:rsidR="000F3B43" w:rsidRPr="002B18D5" w:rsidTr="0084566E">
        <w:tc>
          <w:tcPr>
            <w:tcW w:w="431" w:type="dxa"/>
          </w:tcPr>
          <w:p w:rsidR="000F3B43" w:rsidRPr="002B18D5" w:rsidRDefault="000F3B43" w:rsidP="0084566E">
            <w:pPr>
              <w:pStyle w:val="ListParagraph"/>
              <w:ind w:left="0"/>
            </w:pPr>
            <w:r w:rsidRPr="002B18D5">
              <w:t>7</w:t>
            </w:r>
            <w:r>
              <w:t>.</w:t>
            </w:r>
          </w:p>
        </w:tc>
        <w:tc>
          <w:tcPr>
            <w:tcW w:w="4961" w:type="dxa"/>
          </w:tcPr>
          <w:p w:rsidR="000F3B43" w:rsidRPr="002B18D5" w:rsidRDefault="000F3B43" w:rsidP="0084566E">
            <w:pPr>
              <w:jc w:val="both"/>
            </w:pPr>
            <w:r w:rsidRPr="002B18D5">
              <w:t>Управление материально-производственными запасами.</w:t>
            </w:r>
          </w:p>
        </w:tc>
        <w:tc>
          <w:tcPr>
            <w:tcW w:w="699" w:type="dxa"/>
          </w:tcPr>
          <w:p w:rsidR="000F3B43" w:rsidRPr="002B18D5" w:rsidRDefault="000F3B43" w:rsidP="0084566E">
            <w:pPr>
              <w:jc w:val="center"/>
            </w:pPr>
            <w:r>
              <w:t>1</w:t>
            </w:r>
          </w:p>
        </w:tc>
        <w:tc>
          <w:tcPr>
            <w:tcW w:w="718" w:type="dxa"/>
          </w:tcPr>
          <w:p w:rsidR="000F3B43" w:rsidRPr="002B18D5" w:rsidRDefault="000F3B43" w:rsidP="0084566E">
            <w:pPr>
              <w:jc w:val="center"/>
            </w:pPr>
            <w:r>
              <w:t>2</w:t>
            </w:r>
          </w:p>
        </w:tc>
        <w:tc>
          <w:tcPr>
            <w:tcW w:w="709" w:type="dxa"/>
          </w:tcPr>
          <w:p w:rsidR="000F3B43" w:rsidRPr="002B18D5" w:rsidRDefault="000F3B43" w:rsidP="0084566E">
            <w:pPr>
              <w:jc w:val="center"/>
            </w:pPr>
          </w:p>
        </w:tc>
        <w:tc>
          <w:tcPr>
            <w:tcW w:w="2126" w:type="dxa"/>
          </w:tcPr>
          <w:p w:rsidR="000F3B43" w:rsidRPr="002B18D5" w:rsidRDefault="000F3B43" w:rsidP="0084566E">
            <w:pPr>
              <w:jc w:val="center"/>
            </w:pPr>
            <w:r>
              <w:t>13</w:t>
            </w:r>
          </w:p>
        </w:tc>
      </w:tr>
      <w:tr w:rsidR="000F3B43" w:rsidRPr="002B18D5" w:rsidTr="0084566E">
        <w:tc>
          <w:tcPr>
            <w:tcW w:w="431" w:type="dxa"/>
          </w:tcPr>
          <w:p w:rsidR="000F3B43" w:rsidRPr="002B18D5" w:rsidRDefault="000F3B43" w:rsidP="0084566E">
            <w:pPr>
              <w:pStyle w:val="ListParagraph"/>
              <w:ind w:left="0"/>
            </w:pPr>
            <w:r w:rsidRPr="002B18D5">
              <w:t>8</w:t>
            </w:r>
            <w:r>
              <w:t>.</w:t>
            </w:r>
          </w:p>
        </w:tc>
        <w:tc>
          <w:tcPr>
            <w:tcW w:w="4961" w:type="dxa"/>
          </w:tcPr>
          <w:p w:rsidR="000F3B43" w:rsidRPr="002B18D5" w:rsidRDefault="000F3B43" w:rsidP="0084566E">
            <w:pPr>
              <w:jc w:val="both"/>
            </w:pPr>
            <w:r w:rsidRPr="002B18D5">
              <w:t>Управление качеством продукции и управленческий контроль.</w:t>
            </w:r>
          </w:p>
        </w:tc>
        <w:tc>
          <w:tcPr>
            <w:tcW w:w="699" w:type="dxa"/>
          </w:tcPr>
          <w:p w:rsidR="000F3B43" w:rsidRPr="002B18D5" w:rsidRDefault="000F3B43" w:rsidP="0084566E">
            <w:pPr>
              <w:jc w:val="center"/>
            </w:pPr>
            <w:r>
              <w:t>1</w:t>
            </w:r>
          </w:p>
        </w:tc>
        <w:tc>
          <w:tcPr>
            <w:tcW w:w="718" w:type="dxa"/>
          </w:tcPr>
          <w:p w:rsidR="000F3B43" w:rsidRPr="002B18D5" w:rsidRDefault="000F3B43" w:rsidP="0084566E">
            <w:pPr>
              <w:jc w:val="center"/>
            </w:pPr>
            <w:r>
              <w:t>2</w:t>
            </w:r>
          </w:p>
        </w:tc>
        <w:tc>
          <w:tcPr>
            <w:tcW w:w="709" w:type="dxa"/>
          </w:tcPr>
          <w:p w:rsidR="000F3B43" w:rsidRPr="002B18D5" w:rsidRDefault="000F3B43" w:rsidP="0084566E">
            <w:pPr>
              <w:jc w:val="center"/>
            </w:pPr>
          </w:p>
        </w:tc>
        <w:tc>
          <w:tcPr>
            <w:tcW w:w="2126" w:type="dxa"/>
          </w:tcPr>
          <w:p w:rsidR="000F3B43" w:rsidRPr="002B18D5" w:rsidRDefault="000F3B43" w:rsidP="0084566E">
            <w:pPr>
              <w:jc w:val="center"/>
            </w:pPr>
            <w:r>
              <w:t>13</w:t>
            </w:r>
          </w:p>
        </w:tc>
      </w:tr>
      <w:tr w:rsidR="000F3B43" w:rsidRPr="002B18D5" w:rsidTr="0084566E">
        <w:tc>
          <w:tcPr>
            <w:tcW w:w="431" w:type="dxa"/>
          </w:tcPr>
          <w:p w:rsidR="000F3B43" w:rsidRPr="002B18D5" w:rsidRDefault="000F3B43" w:rsidP="0084566E">
            <w:pPr>
              <w:pStyle w:val="ListParagraph"/>
              <w:ind w:left="0"/>
            </w:pPr>
            <w:r w:rsidRPr="002B18D5">
              <w:t>9</w:t>
            </w:r>
          </w:p>
        </w:tc>
        <w:tc>
          <w:tcPr>
            <w:tcW w:w="4961" w:type="dxa"/>
          </w:tcPr>
          <w:p w:rsidR="000F3B43" w:rsidRPr="002B18D5" w:rsidRDefault="000F3B43" w:rsidP="0084566E">
            <w:pPr>
              <w:jc w:val="both"/>
            </w:pPr>
            <w:r w:rsidRPr="002B18D5">
              <w:t>Организация и управление производственной инфраструктурой предприятий.</w:t>
            </w:r>
          </w:p>
        </w:tc>
        <w:tc>
          <w:tcPr>
            <w:tcW w:w="699" w:type="dxa"/>
          </w:tcPr>
          <w:p w:rsidR="000F3B43" w:rsidRPr="002B18D5" w:rsidRDefault="000F3B43" w:rsidP="0084566E">
            <w:pPr>
              <w:jc w:val="center"/>
            </w:pPr>
            <w:r>
              <w:t xml:space="preserve"> 2</w:t>
            </w:r>
          </w:p>
        </w:tc>
        <w:tc>
          <w:tcPr>
            <w:tcW w:w="718" w:type="dxa"/>
          </w:tcPr>
          <w:p w:rsidR="000F3B43" w:rsidRPr="002B18D5" w:rsidRDefault="000F3B43" w:rsidP="0084566E">
            <w:pPr>
              <w:jc w:val="center"/>
            </w:pPr>
            <w:r>
              <w:t>2</w:t>
            </w:r>
          </w:p>
        </w:tc>
        <w:tc>
          <w:tcPr>
            <w:tcW w:w="709" w:type="dxa"/>
          </w:tcPr>
          <w:p w:rsidR="000F3B43" w:rsidRPr="002B18D5" w:rsidRDefault="000F3B43" w:rsidP="0084566E">
            <w:pPr>
              <w:jc w:val="center"/>
            </w:pPr>
          </w:p>
        </w:tc>
        <w:tc>
          <w:tcPr>
            <w:tcW w:w="2126" w:type="dxa"/>
          </w:tcPr>
          <w:p w:rsidR="000F3B43" w:rsidRPr="002B18D5" w:rsidRDefault="000F3B43" w:rsidP="0084566E">
            <w:pPr>
              <w:jc w:val="center"/>
            </w:pPr>
            <w:r>
              <w:t>13</w:t>
            </w:r>
          </w:p>
        </w:tc>
      </w:tr>
      <w:tr w:rsidR="000F3B43" w:rsidRPr="002B18D5" w:rsidTr="0084566E">
        <w:tc>
          <w:tcPr>
            <w:tcW w:w="431" w:type="dxa"/>
          </w:tcPr>
          <w:p w:rsidR="000F3B43" w:rsidRPr="002B18D5" w:rsidRDefault="000F3B43" w:rsidP="0084566E">
            <w:pPr>
              <w:pStyle w:val="ListParagraph"/>
              <w:ind w:left="0"/>
              <w:jc w:val="both"/>
            </w:pPr>
          </w:p>
        </w:tc>
        <w:tc>
          <w:tcPr>
            <w:tcW w:w="4961" w:type="dxa"/>
          </w:tcPr>
          <w:p w:rsidR="000F3B43" w:rsidRPr="002B18D5" w:rsidRDefault="000F3B43" w:rsidP="0084566E">
            <w:pPr>
              <w:jc w:val="both"/>
            </w:pPr>
            <w:r w:rsidRPr="002B18D5">
              <w:t xml:space="preserve">Итого </w:t>
            </w:r>
          </w:p>
        </w:tc>
        <w:tc>
          <w:tcPr>
            <w:tcW w:w="699" w:type="dxa"/>
          </w:tcPr>
          <w:p w:rsidR="000F3B43" w:rsidRPr="002B18D5" w:rsidRDefault="000F3B43" w:rsidP="0084566E">
            <w:pPr>
              <w:jc w:val="center"/>
            </w:pPr>
            <w:r>
              <w:t>10</w:t>
            </w:r>
          </w:p>
        </w:tc>
        <w:tc>
          <w:tcPr>
            <w:tcW w:w="718" w:type="dxa"/>
          </w:tcPr>
          <w:p w:rsidR="000F3B43" w:rsidRPr="002B18D5" w:rsidRDefault="000F3B43" w:rsidP="0084566E">
            <w:pPr>
              <w:jc w:val="center"/>
            </w:pPr>
            <w:r>
              <w:t>18(3*)</w:t>
            </w:r>
          </w:p>
        </w:tc>
        <w:tc>
          <w:tcPr>
            <w:tcW w:w="709" w:type="dxa"/>
          </w:tcPr>
          <w:p w:rsidR="000F3B43" w:rsidRPr="002B18D5" w:rsidRDefault="000F3B43" w:rsidP="0084566E">
            <w:pPr>
              <w:jc w:val="center"/>
            </w:pPr>
          </w:p>
        </w:tc>
        <w:tc>
          <w:tcPr>
            <w:tcW w:w="2126" w:type="dxa"/>
          </w:tcPr>
          <w:p w:rsidR="000F3B43" w:rsidRPr="002B18D5" w:rsidRDefault="000F3B43" w:rsidP="0084566E">
            <w:pPr>
              <w:jc w:val="center"/>
            </w:pPr>
            <w:r>
              <w:t>114</w:t>
            </w:r>
          </w:p>
        </w:tc>
      </w:tr>
    </w:tbl>
    <w:p w:rsidR="000F3B43" w:rsidRDefault="000F3B43" w:rsidP="00E22335">
      <w:pPr>
        <w:autoSpaceDE w:val="0"/>
        <w:autoSpaceDN w:val="0"/>
        <w:adjustRightInd w:val="0"/>
        <w:ind w:left="360"/>
        <w:jc w:val="both"/>
      </w:pPr>
      <w:r w:rsidRPr="002900BE">
        <w:t xml:space="preserve">*- </w:t>
      </w:r>
      <w:r w:rsidRPr="0014617F">
        <w:t xml:space="preserve">реализуется в форме практической </w:t>
      </w:r>
      <w:r w:rsidRPr="000C26B2">
        <w:t>подготовки</w:t>
      </w:r>
    </w:p>
    <w:p w:rsidR="000F3B43" w:rsidRPr="002B18D5" w:rsidRDefault="000F3B43" w:rsidP="00C621E2">
      <w:pPr>
        <w:jc w:val="both"/>
      </w:pPr>
    </w:p>
    <w:p w:rsidR="000F3B43" w:rsidRPr="00DC11F5" w:rsidRDefault="000F3B4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F3B43" w:rsidRPr="00DC11F5" w:rsidRDefault="000F3B43" w:rsidP="00F0399E">
      <w:pPr>
        <w:numPr>
          <w:ilvl w:val="2"/>
          <w:numId w:val="7"/>
        </w:numPr>
        <w:autoSpaceDE w:val="0"/>
        <w:autoSpaceDN w:val="0"/>
        <w:adjustRightInd w:val="0"/>
        <w:rPr>
          <w:b/>
        </w:rPr>
      </w:pPr>
      <w:bookmarkStart w:id="0" w:name="_GoBack"/>
      <w:bookmarkEnd w:id="0"/>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677"/>
        <w:gridCol w:w="2783"/>
        <w:gridCol w:w="6174"/>
      </w:tblGrid>
      <w:tr w:rsidR="000F3B43" w:rsidRPr="00DC11F5" w:rsidTr="00BA5730">
        <w:tc>
          <w:tcPr>
            <w:tcW w:w="677" w:type="dxa"/>
          </w:tcPr>
          <w:p w:rsidR="000F3B43" w:rsidRPr="007B023B" w:rsidRDefault="000F3B43" w:rsidP="00935672">
            <w:pPr>
              <w:jc w:val="center"/>
              <w:rPr>
                <w:b/>
              </w:rPr>
            </w:pPr>
            <w:r w:rsidRPr="007B023B">
              <w:rPr>
                <w:b/>
              </w:rPr>
              <w:t>№ п/п</w:t>
            </w:r>
          </w:p>
        </w:tc>
        <w:tc>
          <w:tcPr>
            <w:tcW w:w="2783" w:type="dxa"/>
          </w:tcPr>
          <w:p w:rsidR="000F3B43" w:rsidRPr="007B023B" w:rsidRDefault="000F3B43" w:rsidP="00935672">
            <w:pPr>
              <w:jc w:val="center"/>
              <w:rPr>
                <w:b/>
              </w:rPr>
            </w:pPr>
            <w:r w:rsidRPr="007B023B">
              <w:rPr>
                <w:b/>
              </w:rPr>
              <w:t>Наименование темы (раздела) дисциплины</w:t>
            </w:r>
          </w:p>
        </w:tc>
        <w:tc>
          <w:tcPr>
            <w:tcW w:w="6174" w:type="dxa"/>
          </w:tcPr>
          <w:p w:rsidR="000F3B43" w:rsidRPr="007B023B" w:rsidRDefault="000F3B43" w:rsidP="009658B9">
            <w:pPr>
              <w:jc w:val="center"/>
              <w:rPr>
                <w:b/>
              </w:rPr>
            </w:pPr>
            <w:r w:rsidRPr="007B023B">
              <w:rPr>
                <w:b/>
              </w:rPr>
              <w:t>Содержание лекционного занятия</w:t>
            </w:r>
          </w:p>
        </w:tc>
      </w:tr>
      <w:tr w:rsidR="000F3B43" w:rsidRPr="00DC11F5" w:rsidTr="00BA5730">
        <w:tc>
          <w:tcPr>
            <w:tcW w:w="677" w:type="dxa"/>
          </w:tcPr>
          <w:p w:rsidR="000F3B43" w:rsidRPr="007B023B" w:rsidRDefault="000F3B43" w:rsidP="00FB3F38">
            <w:r>
              <w:t>1.</w:t>
            </w:r>
          </w:p>
        </w:tc>
        <w:tc>
          <w:tcPr>
            <w:tcW w:w="2783" w:type="dxa"/>
          </w:tcPr>
          <w:p w:rsidR="000F3B43" w:rsidRPr="0003643E" w:rsidRDefault="000F3B43" w:rsidP="00CA2388">
            <w:pPr>
              <w:pStyle w:val="1"/>
              <w:spacing w:after="0" w:line="240" w:lineRule="auto"/>
              <w:ind w:left="0"/>
              <w:jc w:val="both"/>
              <w:rPr>
                <w:rFonts w:ascii="Times New Roman" w:hAnsi="Times New Roman"/>
                <w:color w:val="000000"/>
                <w:spacing w:val="2"/>
                <w:sz w:val="24"/>
                <w:szCs w:val="24"/>
              </w:rPr>
            </w:pPr>
            <w:r w:rsidRPr="0003643E">
              <w:rPr>
                <w:rFonts w:ascii="Times New Roman" w:hAnsi="Times New Roman"/>
                <w:color w:val="000000"/>
                <w:spacing w:val="2"/>
                <w:sz w:val="24"/>
                <w:szCs w:val="24"/>
              </w:rPr>
              <w:t>Исторические аспекты исследования производства и современный производственный менеджмент</w:t>
            </w:r>
          </w:p>
          <w:p w:rsidR="000F3B43" w:rsidRPr="0003643E" w:rsidRDefault="000F3B43" w:rsidP="0082072B">
            <w:pPr>
              <w:pStyle w:val="1"/>
              <w:spacing w:after="0" w:line="240" w:lineRule="auto"/>
              <w:ind w:left="0"/>
              <w:jc w:val="both"/>
              <w:rPr>
                <w:rFonts w:ascii="Times New Roman" w:hAnsi="Times New Roman"/>
                <w:color w:val="000000"/>
                <w:sz w:val="24"/>
                <w:szCs w:val="24"/>
              </w:rPr>
            </w:pPr>
          </w:p>
        </w:tc>
        <w:tc>
          <w:tcPr>
            <w:tcW w:w="6174" w:type="dxa"/>
          </w:tcPr>
          <w:p w:rsidR="000F3B43" w:rsidRPr="0003643E" w:rsidRDefault="000F3B43" w:rsidP="00184A40">
            <w:pPr>
              <w:jc w:val="both"/>
              <w:rPr>
                <w:color w:val="000000"/>
              </w:rPr>
            </w:pPr>
            <w:r w:rsidRPr="0003643E">
              <w:rPr>
                <w:color w:val="000000"/>
              </w:rPr>
              <w:t>Исторические аспекты исследования производства и современный производственный менеджмент. Производственный менеджмент в системе менеджмента предприятия. Производственный менеджмент как система. Функции производственного менеджмента. Методы производственного менеджмента. Принципы производственного менеджмента.</w:t>
            </w:r>
          </w:p>
        </w:tc>
      </w:tr>
      <w:tr w:rsidR="000F3B43" w:rsidRPr="00DC11F5" w:rsidTr="00BA5730">
        <w:tc>
          <w:tcPr>
            <w:tcW w:w="677" w:type="dxa"/>
          </w:tcPr>
          <w:p w:rsidR="000F3B43" w:rsidRPr="007B023B" w:rsidRDefault="000F3B43" w:rsidP="00FB3F38">
            <w:r>
              <w:t>2</w:t>
            </w:r>
          </w:p>
        </w:tc>
        <w:tc>
          <w:tcPr>
            <w:tcW w:w="2783" w:type="dxa"/>
          </w:tcPr>
          <w:p w:rsidR="000F3B43" w:rsidRPr="0003643E" w:rsidRDefault="000F3B43" w:rsidP="0082072B">
            <w:pPr>
              <w:jc w:val="both"/>
              <w:rPr>
                <w:color w:val="000000"/>
              </w:rPr>
            </w:pPr>
            <w:r w:rsidRPr="0003643E">
              <w:rPr>
                <w:color w:val="000000"/>
              </w:rPr>
              <w:t>Понятие производства и производственной системы.</w:t>
            </w:r>
          </w:p>
        </w:tc>
        <w:tc>
          <w:tcPr>
            <w:tcW w:w="6174" w:type="dxa"/>
          </w:tcPr>
          <w:p w:rsidR="000F3B43" w:rsidRPr="0003643E" w:rsidRDefault="000F3B43" w:rsidP="0090357F">
            <w:pPr>
              <w:jc w:val="both"/>
              <w:rPr>
                <w:color w:val="000000"/>
              </w:rPr>
            </w:pPr>
            <w:r w:rsidRPr="0003643E">
              <w:rPr>
                <w:color w:val="000000"/>
              </w:rPr>
              <w:t>Понятие производства и производственной системы. Состав производственной системы. Факторы и принципы развития производственных систем. Организационная среда в развитии производственных систем. Структура управления и задачи управления производством. Моделирование процессов производства. Типы производства.</w:t>
            </w:r>
          </w:p>
        </w:tc>
      </w:tr>
      <w:tr w:rsidR="000F3B43" w:rsidRPr="00DC11F5" w:rsidTr="00BA5730">
        <w:trPr>
          <w:trHeight w:val="986"/>
        </w:trPr>
        <w:tc>
          <w:tcPr>
            <w:tcW w:w="677" w:type="dxa"/>
          </w:tcPr>
          <w:p w:rsidR="000F3B43" w:rsidRPr="007B023B" w:rsidRDefault="000F3B43" w:rsidP="00FB3F38">
            <w:pPr>
              <w:pStyle w:val="ListParagraph"/>
              <w:ind w:left="0"/>
              <w:jc w:val="both"/>
            </w:pPr>
            <w:r>
              <w:t>3</w:t>
            </w:r>
          </w:p>
        </w:tc>
        <w:tc>
          <w:tcPr>
            <w:tcW w:w="2783" w:type="dxa"/>
          </w:tcPr>
          <w:p w:rsidR="000F3B43" w:rsidRPr="0003643E" w:rsidRDefault="000F3B43" w:rsidP="0082072B">
            <w:pPr>
              <w:jc w:val="both"/>
              <w:rPr>
                <w:color w:val="000000"/>
              </w:rPr>
            </w:pPr>
            <w:r w:rsidRPr="0003643E">
              <w:rPr>
                <w:color w:val="000000"/>
              </w:rPr>
              <w:t>Предприятие как объект производственного менеджмента.</w:t>
            </w:r>
          </w:p>
        </w:tc>
        <w:tc>
          <w:tcPr>
            <w:tcW w:w="6174" w:type="dxa"/>
          </w:tcPr>
          <w:p w:rsidR="000F3B43" w:rsidRPr="0003643E" w:rsidRDefault="000F3B43" w:rsidP="001E1317">
            <w:pPr>
              <w:jc w:val="both"/>
              <w:rPr>
                <w:color w:val="000000"/>
              </w:rPr>
            </w:pPr>
            <w:r w:rsidRPr="0003643E">
              <w:rPr>
                <w:color w:val="000000"/>
              </w:rPr>
              <w:t>Предприятие как объект производственного менеджмента Типология предприятий. Состав и взаимосвязь производственных факторов. Производственный менеджер и процесс управления. Производственная мощность предприятия. Структура производственного процесса и основные принципы его рациональной организации. Классификация и принципы организации производственных процессов. Классификация объектов производственного менеджмента на предприятии.</w:t>
            </w:r>
          </w:p>
        </w:tc>
      </w:tr>
      <w:tr w:rsidR="000F3B43" w:rsidRPr="00DC11F5" w:rsidTr="00BA5730">
        <w:trPr>
          <w:trHeight w:val="699"/>
        </w:trPr>
        <w:tc>
          <w:tcPr>
            <w:tcW w:w="677" w:type="dxa"/>
          </w:tcPr>
          <w:p w:rsidR="000F3B43" w:rsidRPr="007B023B" w:rsidRDefault="000F3B43" w:rsidP="001E6B04">
            <w:pPr>
              <w:pStyle w:val="ListParagraph"/>
              <w:numPr>
                <w:ilvl w:val="0"/>
                <w:numId w:val="8"/>
              </w:numPr>
              <w:ind w:left="0"/>
              <w:jc w:val="both"/>
            </w:pPr>
            <w:r w:rsidRPr="007B023B">
              <w:t>4</w:t>
            </w:r>
          </w:p>
        </w:tc>
        <w:tc>
          <w:tcPr>
            <w:tcW w:w="2783" w:type="dxa"/>
          </w:tcPr>
          <w:p w:rsidR="000F3B43" w:rsidRPr="0003643E" w:rsidRDefault="000F3B43" w:rsidP="0082072B">
            <w:pPr>
              <w:jc w:val="both"/>
              <w:rPr>
                <w:color w:val="000000"/>
              </w:rPr>
            </w:pPr>
            <w:r w:rsidRPr="0003643E">
              <w:rPr>
                <w:color w:val="000000"/>
              </w:rPr>
              <w:t>Организация производственного процесса Производственный цикл и его структура</w:t>
            </w:r>
          </w:p>
        </w:tc>
        <w:tc>
          <w:tcPr>
            <w:tcW w:w="6174" w:type="dxa"/>
          </w:tcPr>
          <w:p w:rsidR="000F3B43" w:rsidRPr="0003643E" w:rsidRDefault="000F3B43" w:rsidP="00874AD5">
            <w:pPr>
              <w:jc w:val="both"/>
              <w:rPr>
                <w:color w:val="000000"/>
              </w:rPr>
            </w:pPr>
            <w:r w:rsidRPr="0003643E">
              <w:rPr>
                <w:color w:val="000000"/>
              </w:rPr>
              <w:t>Организация производственного процесса. Производственный цикл и его структура. Расчет производственного цикла простого процесса. Структура сложного производственного процесса и расчет длительности его цикла. Организационная структура и организационная схема управления производством. Типы производственной структуры предприятия. Состав и классификация цехов и служб предприятия. Специализация и принципы построения цехов и участков производственного предприятия. Производственная структура цехов. Совершенствование производственной структуры предприятий. Формирование организационных структур управления предприятием. Техническое обслуживание производства.</w:t>
            </w:r>
          </w:p>
        </w:tc>
      </w:tr>
      <w:tr w:rsidR="000F3B43" w:rsidRPr="00DC11F5" w:rsidTr="00BA5730">
        <w:tc>
          <w:tcPr>
            <w:tcW w:w="677" w:type="dxa"/>
          </w:tcPr>
          <w:p w:rsidR="000F3B43" w:rsidRPr="007B023B" w:rsidRDefault="000F3B43" w:rsidP="001E6B04">
            <w:pPr>
              <w:pStyle w:val="ListParagraph"/>
              <w:numPr>
                <w:ilvl w:val="0"/>
                <w:numId w:val="8"/>
              </w:numPr>
              <w:ind w:left="0"/>
              <w:jc w:val="both"/>
            </w:pPr>
            <w:r w:rsidRPr="007B023B">
              <w:t>5</w:t>
            </w:r>
          </w:p>
        </w:tc>
        <w:tc>
          <w:tcPr>
            <w:tcW w:w="2783" w:type="dxa"/>
          </w:tcPr>
          <w:p w:rsidR="000F3B43" w:rsidRPr="0003643E" w:rsidRDefault="000F3B43" w:rsidP="00942D0B">
            <w:pPr>
              <w:jc w:val="both"/>
              <w:rPr>
                <w:color w:val="000000"/>
              </w:rPr>
            </w:pPr>
            <w:r w:rsidRPr="0003643E">
              <w:rPr>
                <w:color w:val="000000"/>
              </w:rPr>
              <w:t>Планирование производства. Планирование как составляющая производственного менеджмента.</w:t>
            </w:r>
          </w:p>
        </w:tc>
        <w:tc>
          <w:tcPr>
            <w:tcW w:w="6174" w:type="dxa"/>
          </w:tcPr>
          <w:p w:rsidR="000F3B43" w:rsidRPr="0003643E" w:rsidRDefault="000F3B43" w:rsidP="00874AD5">
            <w:pPr>
              <w:pStyle w:val="NormalWeb"/>
              <w:spacing w:after="0"/>
              <w:jc w:val="both"/>
              <w:rPr>
                <w:rFonts w:ascii="Times New Roman" w:hAnsi="Times New Roman"/>
                <w:color w:val="000000"/>
                <w:sz w:val="24"/>
                <w:szCs w:val="24"/>
              </w:rPr>
            </w:pPr>
            <w:r w:rsidRPr="0003643E">
              <w:rPr>
                <w:rFonts w:ascii="Times New Roman" w:hAnsi="Times New Roman"/>
                <w:color w:val="000000"/>
                <w:sz w:val="24"/>
                <w:szCs w:val="24"/>
              </w:rPr>
              <w:t>Планирование производства. Планирование как составляющая производственного менеджмента. Разработка планов. Принципы планирования. Оперативное управление производством. Система оперативного планирования «канбан». Особенности разработки оперативно-календарных планов. Выравнивание производства как необходимое условие внедрения систем «точно в срок» и «канбан». Определение условий, организация, исполнение плана. Организация планирования производства посредством оперативного управления с использованием различных инструментов. Планирование работ по методу критического пути. Внутризаводское планирование.</w:t>
            </w:r>
          </w:p>
        </w:tc>
      </w:tr>
      <w:tr w:rsidR="000F3B43" w:rsidRPr="00DC11F5" w:rsidTr="00BA5730">
        <w:tc>
          <w:tcPr>
            <w:tcW w:w="677" w:type="dxa"/>
          </w:tcPr>
          <w:p w:rsidR="000F3B43" w:rsidRPr="007B023B" w:rsidRDefault="000F3B43" w:rsidP="00847395">
            <w:pPr>
              <w:pStyle w:val="ListParagraph"/>
              <w:numPr>
                <w:ilvl w:val="0"/>
                <w:numId w:val="8"/>
              </w:numPr>
              <w:ind w:left="0"/>
              <w:jc w:val="both"/>
            </w:pPr>
            <w:r w:rsidRPr="007B023B">
              <w:t>6</w:t>
            </w:r>
          </w:p>
        </w:tc>
        <w:tc>
          <w:tcPr>
            <w:tcW w:w="2783" w:type="dxa"/>
          </w:tcPr>
          <w:p w:rsidR="000F3B43" w:rsidRPr="0003643E" w:rsidRDefault="000F3B43" w:rsidP="00847395">
            <w:pPr>
              <w:jc w:val="both"/>
              <w:rPr>
                <w:color w:val="000000"/>
              </w:rPr>
            </w:pPr>
            <w:r w:rsidRPr="0003643E">
              <w:rPr>
                <w:color w:val="000000"/>
              </w:rPr>
              <w:t>Разработка плана производства и производственной программы.</w:t>
            </w:r>
          </w:p>
        </w:tc>
        <w:tc>
          <w:tcPr>
            <w:tcW w:w="6174" w:type="dxa"/>
          </w:tcPr>
          <w:p w:rsidR="000F3B43" w:rsidRPr="0003643E" w:rsidRDefault="000F3B43" w:rsidP="00847395">
            <w:pPr>
              <w:tabs>
                <w:tab w:val="left" w:pos="284"/>
              </w:tabs>
              <w:jc w:val="both"/>
              <w:rPr>
                <w:color w:val="000000"/>
              </w:rPr>
            </w:pPr>
            <w:r w:rsidRPr="0003643E">
              <w:rPr>
                <w:color w:val="000000"/>
              </w:rPr>
              <w:t>Разработка плана производства и производственной программы. Содержание производственной программы: основные разделы и технико-экономические показатели. Этапы разработки производственной программы. Загрузка производственной мощности. Методы оптимизации производственной программы. Расчет объема выпуска продукции. Расчет потребности в производственных мощностях для выполнения планируемого объема производства. Планирование потребности в оборотных средствах. Планирование обеспечения трудовыми ресурсами. Планирование фондов заработной платы. Планирование материально-технического снабжения. Планирование научно-технического развития, совершенствования производства и управления. Планирование себестоимости продукции, прибыли и рентабельности. Финансовый план предприятия. Оптимизация оперативного планирования производства. Диспетчирование производства.</w:t>
            </w:r>
          </w:p>
        </w:tc>
      </w:tr>
      <w:tr w:rsidR="000F3B43" w:rsidRPr="00DC11F5" w:rsidTr="00BA5730">
        <w:tc>
          <w:tcPr>
            <w:tcW w:w="677" w:type="dxa"/>
          </w:tcPr>
          <w:p w:rsidR="000F3B43" w:rsidRPr="007B023B" w:rsidRDefault="000F3B43" w:rsidP="00847395">
            <w:pPr>
              <w:pStyle w:val="ListParagraph"/>
              <w:numPr>
                <w:ilvl w:val="0"/>
                <w:numId w:val="8"/>
              </w:numPr>
              <w:ind w:left="0"/>
              <w:jc w:val="both"/>
            </w:pPr>
            <w:r w:rsidRPr="007B023B">
              <w:t>7</w:t>
            </w:r>
          </w:p>
        </w:tc>
        <w:tc>
          <w:tcPr>
            <w:tcW w:w="2783" w:type="dxa"/>
          </w:tcPr>
          <w:p w:rsidR="000F3B43" w:rsidRPr="0003643E" w:rsidRDefault="000F3B43" w:rsidP="00847395">
            <w:pPr>
              <w:jc w:val="both"/>
              <w:rPr>
                <w:color w:val="000000"/>
              </w:rPr>
            </w:pPr>
            <w:r w:rsidRPr="0003643E">
              <w:rPr>
                <w:color w:val="000000"/>
              </w:rPr>
              <w:t>Управление материально-производственными запасами.</w:t>
            </w:r>
          </w:p>
        </w:tc>
        <w:tc>
          <w:tcPr>
            <w:tcW w:w="6174" w:type="dxa"/>
          </w:tcPr>
          <w:p w:rsidR="000F3B43" w:rsidRPr="0003643E" w:rsidRDefault="000F3B43" w:rsidP="00847395">
            <w:pPr>
              <w:jc w:val="both"/>
              <w:rPr>
                <w:color w:val="000000"/>
              </w:rPr>
            </w:pPr>
            <w:r w:rsidRPr="0003643E">
              <w:rPr>
                <w:color w:val="000000"/>
              </w:rPr>
              <w:t>Управление материально-производственными запасами. Создание материально-производственных запасов. Цель и назначение управления запасами. Классификация запасов. Определение оптимального соотношения затрат. Система управления запасами. Классификация издержек, связанных с приобретением и хранением запасов. Нормы производственных запасов. Управление запасами с независимым и зависимым спросом. Контроль материальных запасов. Методика заказов, методики МРП-1, МРП-2, ЕРП, Канбан. АВС - анализ при регулировании запасов. Производственная стратегия.</w:t>
            </w:r>
          </w:p>
        </w:tc>
      </w:tr>
      <w:tr w:rsidR="000F3B43" w:rsidRPr="00DC11F5" w:rsidTr="00BA5730">
        <w:tc>
          <w:tcPr>
            <w:tcW w:w="677" w:type="dxa"/>
          </w:tcPr>
          <w:p w:rsidR="000F3B43" w:rsidRPr="007B023B" w:rsidRDefault="000F3B43" w:rsidP="00847395">
            <w:pPr>
              <w:pStyle w:val="ListParagraph"/>
              <w:numPr>
                <w:ilvl w:val="0"/>
                <w:numId w:val="8"/>
              </w:numPr>
              <w:ind w:left="0"/>
              <w:jc w:val="both"/>
            </w:pPr>
            <w:r w:rsidRPr="007B023B">
              <w:t>8</w:t>
            </w:r>
          </w:p>
        </w:tc>
        <w:tc>
          <w:tcPr>
            <w:tcW w:w="2783" w:type="dxa"/>
          </w:tcPr>
          <w:p w:rsidR="000F3B43" w:rsidRPr="0003643E" w:rsidRDefault="000F3B43" w:rsidP="00BA5730">
            <w:pPr>
              <w:jc w:val="both"/>
              <w:rPr>
                <w:color w:val="000000"/>
              </w:rPr>
            </w:pPr>
            <w:r w:rsidRPr="0003643E">
              <w:rPr>
                <w:color w:val="000000"/>
              </w:rPr>
              <w:t>Управление качеством продукции и управленческий контроль.</w:t>
            </w:r>
          </w:p>
        </w:tc>
        <w:tc>
          <w:tcPr>
            <w:tcW w:w="6174" w:type="dxa"/>
          </w:tcPr>
          <w:p w:rsidR="000F3B43" w:rsidRPr="0003643E" w:rsidRDefault="000F3B43" w:rsidP="00847395">
            <w:pPr>
              <w:jc w:val="both"/>
              <w:rPr>
                <w:color w:val="000000"/>
              </w:rPr>
            </w:pPr>
            <w:r w:rsidRPr="0003643E">
              <w:rPr>
                <w:color w:val="000000"/>
              </w:rPr>
              <w:t>Управление качеством продукции и управленческий контроль. Качество продукции и методы его оценки. Система управления качеством. Требования и процедуры системы управления качеством. Задачи и методы контроля. Виды контроля. Процесс контроля. Характеристики и проведение эффективного контроля. Контроль на международном уровне.</w:t>
            </w:r>
          </w:p>
        </w:tc>
      </w:tr>
      <w:tr w:rsidR="000F3B43" w:rsidRPr="00DC11F5" w:rsidTr="00BA5730">
        <w:tc>
          <w:tcPr>
            <w:tcW w:w="677" w:type="dxa"/>
          </w:tcPr>
          <w:p w:rsidR="000F3B43" w:rsidRPr="007B023B" w:rsidRDefault="000F3B43" w:rsidP="00847395">
            <w:pPr>
              <w:pStyle w:val="ListParagraph"/>
              <w:numPr>
                <w:ilvl w:val="0"/>
                <w:numId w:val="8"/>
              </w:numPr>
              <w:ind w:left="0"/>
              <w:jc w:val="both"/>
            </w:pPr>
            <w:r w:rsidRPr="007B023B">
              <w:t>9</w:t>
            </w:r>
          </w:p>
        </w:tc>
        <w:tc>
          <w:tcPr>
            <w:tcW w:w="2783" w:type="dxa"/>
          </w:tcPr>
          <w:p w:rsidR="000F3B43" w:rsidRPr="0003643E" w:rsidRDefault="000F3B43" w:rsidP="00847395">
            <w:pPr>
              <w:jc w:val="both"/>
              <w:rPr>
                <w:color w:val="000000"/>
              </w:rPr>
            </w:pPr>
            <w:r w:rsidRPr="0003643E">
              <w:rPr>
                <w:color w:val="000000"/>
              </w:rPr>
              <w:t>Организация и управление производственной инфраструктурой предприятий.</w:t>
            </w:r>
          </w:p>
        </w:tc>
        <w:tc>
          <w:tcPr>
            <w:tcW w:w="6174" w:type="dxa"/>
          </w:tcPr>
          <w:p w:rsidR="000F3B43" w:rsidRPr="0003643E" w:rsidRDefault="000F3B43" w:rsidP="00082519">
            <w:pPr>
              <w:widowControl w:val="0"/>
              <w:autoSpaceDE w:val="0"/>
              <w:autoSpaceDN w:val="0"/>
              <w:adjustRightInd w:val="0"/>
              <w:jc w:val="both"/>
              <w:rPr>
                <w:bCs/>
                <w:color w:val="000000"/>
              </w:rPr>
            </w:pPr>
            <w:r w:rsidRPr="0003643E">
              <w:rPr>
                <w:bCs/>
                <w:color w:val="000000"/>
              </w:rPr>
              <w:t xml:space="preserve">Состав, содержание и задачи производственной инфраструктуры предприятий. Организация и управление техническим обслуживанием и ремонтом основных фондов. Система технического обслуживания и ремонта оборудования. Планирование осмотров и ремонтов оборудования. Организация производства ремонтных работ. </w:t>
            </w:r>
          </w:p>
          <w:p w:rsidR="000F3B43" w:rsidRPr="0003643E" w:rsidRDefault="000F3B43" w:rsidP="00082519">
            <w:pPr>
              <w:widowControl w:val="0"/>
              <w:autoSpaceDE w:val="0"/>
              <w:autoSpaceDN w:val="0"/>
              <w:adjustRightInd w:val="0"/>
              <w:jc w:val="both"/>
              <w:rPr>
                <w:bCs/>
                <w:color w:val="000000"/>
              </w:rPr>
            </w:pPr>
            <w:r w:rsidRPr="0003643E">
              <w:rPr>
                <w:bCs/>
                <w:color w:val="000000"/>
              </w:rPr>
              <w:t xml:space="preserve">Организация и управление энергетическим обеспечением производства. Состав и задачи энергетического хозяйства предприятия. Система технического обслуживания и ремонта энергооборудования, сетей и коммуникаций. Организация производства ремонтных работ. </w:t>
            </w:r>
          </w:p>
          <w:p w:rsidR="000F3B43" w:rsidRPr="0003643E" w:rsidRDefault="000F3B43" w:rsidP="00082519">
            <w:pPr>
              <w:widowControl w:val="0"/>
              <w:autoSpaceDE w:val="0"/>
              <w:autoSpaceDN w:val="0"/>
              <w:adjustRightInd w:val="0"/>
              <w:jc w:val="both"/>
              <w:rPr>
                <w:bCs/>
                <w:color w:val="000000"/>
              </w:rPr>
            </w:pPr>
            <w:r w:rsidRPr="0003643E">
              <w:rPr>
                <w:bCs/>
                <w:color w:val="000000"/>
              </w:rPr>
              <w:t xml:space="preserve">Организация и управление транспортным обслуживанием производства. Состав и задачи транспортного хозяйства предприятия. Классификация транспортных средств и организация их использования. Управление транспортным хозяйством. Организация погрузочно-разгрузочных работ. </w:t>
            </w:r>
          </w:p>
          <w:p w:rsidR="000F3B43" w:rsidRPr="0003643E" w:rsidRDefault="000F3B43" w:rsidP="00082519">
            <w:pPr>
              <w:pStyle w:val="NormalWeb"/>
              <w:spacing w:after="0"/>
              <w:jc w:val="both"/>
              <w:rPr>
                <w:rFonts w:ascii="Times New Roman" w:hAnsi="Times New Roman"/>
                <w:color w:val="000000"/>
                <w:sz w:val="24"/>
                <w:szCs w:val="24"/>
              </w:rPr>
            </w:pPr>
            <w:r w:rsidRPr="0003643E">
              <w:rPr>
                <w:rFonts w:ascii="Times New Roman" w:hAnsi="Times New Roman"/>
                <w:bCs/>
                <w:color w:val="000000"/>
                <w:sz w:val="24"/>
                <w:szCs w:val="24"/>
              </w:rPr>
              <w:t>Организация и управление складским хозяйством предприятия. Назначение, функции и виды складов и их техническое оснащение. Организация работы складов. Организация тарного хозяйства.</w:t>
            </w:r>
          </w:p>
        </w:tc>
      </w:tr>
    </w:tbl>
    <w:p w:rsidR="000F3B43" w:rsidRDefault="000F3B43" w:rsidP="0099483A">
      <w:pPr>
        <w:autoSpaceDE w:val="0"/>
        <w:autoSpaceDN w:val="0"/>
        <w:adjustRightInd w:val="0"/>
        <w:rPr>
          <w:b/>
        </w:rPr>
      </w:pPr>
    </w:p>
    <w:p w:rsidR="000F3B43" w:rsidRPr="00D93463" w:rsidRDefault="000F3B43" w:rsidP="0099483A">
      <w:pPr>
        <w:autoSpaceDE w:val="0"/>
        <w:autoSpaceDN w:val="0"/>
        <w:adjustRightInd w:val="0"/>
        <w:rPr>
          <w:b/>
        </w:rPr>
      </w:pPr>
      <w:r w:rsidRPr="00D93463">
        <w:rPr>
          <w:b/>
        </w:rPr>
        <w:t>4.2.2. Содержание практических занятий</w:t>
      </w:r>
    </w:p>
    <w:p w:rsidR="000F3B43" w:rsidRPr="00D93463" w:rsidRDefault="000F3B43" w:rsidP="00D00133">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88"/>
        <w:gridCol w:w="2551"/>
        <w:gridCol w:w="6237"/>
      </w:tblGrid>
      <w:tr w:rsidR="000F3B43" w:rsidRPr="00D93463" w:rsidTr="007F3AF7">
        <w:tc>
          <w:tcPr>
            <w:tcW w:w="988" w:type="dxa"/>
          </w:tcPr>
          <w:p w:rsidR="000F3B43" w:rsidRPr="00D93463" w:rsidRDefault="000F3B43" w:rsidP="00A96FF5">
            <w:pPr>
              <w:jc w:val="center"/>
              <w:rPr>
                <w:b/>
              </w:rPr>
            </w:pPr>
            <w:r w:rsidRPr="00D93463">
              <w:rPr>
                <w:b/>
              </w:rPr>
              <w:t>№ п/п</w:t>
            </w:r>
          </w:p>
        </w:tc>
        <w:tc>
          <w:tcPr>
            <w:tcW w:w="2551" w:type="dxa"/>
          </w:tcPr>
          <w:p w:rsidR="000F3B43" w:rsidRPr="00D93463" w:rsidRDefault="000F3B43" w:rsidP="00A96FF5">
            <w:pPr>
              <w:jc w:val="center"/>
              <w:rPr>
                <w:b/>
              </w:rPr>
            </w:pPr>
            <w:r w:rsidRPr="00D93463">
              <w:rPr>
                <w:b/>
              </w:rPr>
              <w:t>Наименование темы (раздела) дисциплины</w:t>
            </w:r>
          </w:p>
        </w:tc>
        <w:tc>
          <w:tcPr>
            <w:tcW w:w="6237" w:type="dxa"/>
          </w:tcPr>
          <w:p w:rsidR="000F3B43" w:rsidRPr="00D93463" w:rsidRDefault="000F3B43" w:rsidP="002D0F2F">
            <w:pPr>
              <w:jc w:val="center"/>
              <w:rPr>
                <w:b/>
              </w:rPr>
            </w:pPr>
            <w:r w:rsidRPr="00D93463">
              <w:rPr>
                <w:b/>
              </w:rPr>
              <w:t>Содержание практического занятия</w:t>
            </w:r>
          </w:p>
        </w:tc>
      </w:tr>
      <w:tr w:rsidR="000F3B43" w:rsidRPr="00D93463" w:rsidTr="00261C4C">
        <w:tc>
          <w:tcPr>
            <w:tcW w:w="9776" w:type="dxa"/>
            <w:gridSpan w:val="3"/>
          </w:tcPr>
          <w:p w:rsidR="000F3B43" w:rsidRPr="00D93463" w:rsidRDefault="000F3B43" w:rsidP="002D0F2F">
            <w:pPr>
              <w:jc w:val="center"/>
              <w:rPr>
                <w:b/>
              </w:rPr>
            </w:pPr>
            <w:r>
              <w:t>Раздел 1. Принципы производственного менеджмента.</w:t>
            </w:r>
          </w:p>
        </w:tc>
      </w:tr>
      <w:tr w:rsidR="000F3B43" w:rsidRPr="00D93463" w:rsidTr="007F3AF7">
        <w:tc>
          <w:tcPr>
            <w:tcW w:w="988" w:type="dxa"/>
          </w:tcPr>
          <w:p w:rsidR="000F3B43" w:rsidRPr="00D93463" w:rsidRDefault="000F3B43" w:rsidP="00FB3F38">
            <w:r w:rsidRPr="00D93463">
              <w:t>1</w:t>
            </w:r>
          </w:p>
        </w:tc>
        <w:tc>
          <w:tcPr>
            <w:tcW w:w="2551" w:type="dxa"/>
          </w:tcPr>
          <w:p w:rsidR="000F3B43" w:rsidRPr="008A235E" w:rsidRDefault="000F3B43" w:rsidP="00BA5730">
            <w:pPr>
              <w:pStyle w:val="1"/>
              <w:spacing w:after="0" w:line="240" w:lineRule="auto"/>
              <w:ind w:left="0"/>
              <w:jc w:val="both"/>
              <w:rPr>
                <w:rFonts w:ascii="Times New Roman" w:hAnsi="Times New Roman"/>
                <w:sz w:val="24"/>
                <w:szCs w:val="24"/>
              </w:rPr>
            </w:pPr>
            <w:r w:rsidRPr="008A235E">
              <w:rPr>
                <w:rFonts w:ascii="Times New Roman" w:hAnsi="Times New Roman"/>
                <w:spacing w:val="2"/>
                <w:sz w:val="24"/>
                <w:szCs w:val="24"/>
              </w:rPr>
              <w:t>Исторические аспекты исследования производства и современный производственный менеджмент</w:t>
            </w:r>
          </w:p>
        </w:tc>
        <w:tc>
          <w:tcPr>
            <w:tcW w:w="6237" w:type="dxa"/>
          </w:tcPr>
          <w:p w:rsidR="000F3B43" w:rsidRDefault="000F3B43" w:rsidP="0065436E">
            <w:pPr>
              <w:pStyle w:val="BodyTextIndent"/>
              <w:spacing w:after="0"/>
              <w:ind w:left="0"/>
              <w:jc w:val="both"/>
              <w:rPr>
                <w:lang w:val="ru-RU"/>
              </w:rPr>
            </w:pPr>
            <w:r w:rsidRPr="00D93463">
              <w:rPr>
                <w:lang w:val="ru-RU"/>
              </w:rPr>
              <w:t>1.</w:t>
            </w:r>
            <w:r w:rsidRPr="0065436E">
              <w:rPr>
                <w:lang w:val="ru-RU"/>
              </w:rPr>
              <w:t xml:space="preserve">Исторические аспекты исследования производства и современный производственный менеджмент. </w:t>
            </w:r>
          </w:p>
          <w:p w:rsidR="000F3B43" w:rsidRDefault="000F3B43" w:rsidP="0065436E">
            <w:pPr>
              <w:pStyle w:val="BodyTextIndent"/>
              <w:spacing w:after="0"/>
              <w:ind w:left="0"/>
              <w:jc w:val="both"/>
              <w:rPr>
                <w:lang w:val="ru-RU"/>
              </w:rPr>
            </w:pPr>
            <w:r>
              <w:rPr>
                <w:lang w:val="ru-RU"/>
              </w:rPr>
              <w:t>2.</w:t>
            </w:r>
            <w:r w:rsidRPr="0065436E">
              <w:rPr>
                <w:lang w:val="ru-RU"/>
              </w:rPr>
              <w:t xml:space="preserve"> Производственный менеджмент как система. </w:t>
            </w:r>
          </w:p>
          <w:p w:rsidR="000F3B43" w:rsidRDefault="000F3B43" w:rsidP="0065436E">
            <w:pPr>
              <w:pStyle w:val="BodyTextIndent"/>
              <w:spacing w:after="0"/>
              <w:ind w:left="0"/>
              <w:jc w:val="both"/>
              <w:rPr>
                <w:lang w:val="ru-RU"/>
              </w:rPr>
            </w:pPr>
            <w:r>
              <w:rPr>
                <w:lang w:val="ru-RU"/>
              </w:rPr>
              <w:t>3.</w:t>
            </w:r>
            <w:r w:rsidRPr="0065436E">
              <w:rPr>
                <w:lang w:val="ru-RU"/>
              </w:rPr>
              <w:t xml:space="preserve">Функции производственного менеджмента. </w:t>
            </w:r>
          </w:p>
          <w:p w:rsidR="000F3B43" w:rsidRDefault="000F3B43" w:rsidP="0065436E">
            <w:pPr>
              <w:pStyle w:val="BodyTextIndent"/>
              <w:spacing w:after="0"/>
              <w:ind w:left="0"/>
              <w:jc w:val="both"/>
              <w:rPr>
                <w:lang w:val="ru-RU"/>
              </w:rPr>
            </w:pPr>
            <w:r>
              <w:rPr>
                <w:lang w:val="ru-RU"/>
              </w:rPr>
              <w:t>4.</w:t>
            </w:r>
            <w:r w:rsidRPr="0065436E">
              <w:rPr>
                <w:lang w:val="ru-RU"/>
              </w:rPr>
              <w:t xml:space="preserve">Методы производственного менеджмента. </w:t>
            </w:r>
          </w:p>
          <w:p w:rsidR="000F3B43" w:rsidRPr="00D93463" w:rsidRDefault="000F3B43" w:rsidP="0065436E">
            <w:pPr>
              <w:pStyle w:val="BodyTextIndent"/>
              <w:spacing w:after="0"/>
              <w:ind w:left="0"/>
              <w:jc w:val="both"/>
              <w:rPr>
                <w:lang w:val="ru-RU"/>
              </w:rPr>
            </w:pPr>
            <w:r>
              <w:rPr>
                <w:lang w:val="ru-RU"/>
              </w:rPr>
              <w:t>5.</w:t>
            </w:r>
            <w:r w:rsidRPr="0065436E">
              <w:rPr>
                <w:lang w:val="ru-RU"/>
              </w:rPr>
              <w:t>Принципы производственного менеджмента.</w:t>
            </w:r>
          </w:p>
        </w:tc>
      </w:tr>
      <w:tr w:rsidR="000F3B43" w:rsidRPr="00D93463" w:rsidTr="007F3AF7">
        <w:tc>
          <w:tcPr>
            <w:tcW w:w="988" w:type="dxa"/>
          </w:tcPr>
          <w:p w:rsidR="000F3B43" w:rsidRPr="00D93463" w:rsidRDefault="000F3B43" w:rsidP="00001D58">
            <w:r w:rsidRPr="00D93463">
              <w:t>2</w:t>
            </w:r>
          </w:p>
        </w:tc>
        <w:tc>
          <w:tcPr>
            <w:tcW w:w="2551" w:type="dxa"/>
          </w:tcPr>
          <w:p w:rsidR="000F3B43" w:rsidRPr="008A235E" w:rsidRDefault="000F3B43" w:rsidP="00001D58">
            <w:pPr>
              <w:jc w:val="both"/>
            </w:pPr>
            <w:r w:rsidRPr="008A235E">
              <w:t>Понятие производства и производственной системы.</w:t>
            </w:r>
          </w:p>
        </w:tc>
        <w:tc>
          <w:tcPr>
            <w:tcW w:w="6237" w:type="dxa"/>
          </w:tcPr>
          <w:p w:rsidR="000F3B43" w:rsidRDefault="000F3B43" w:rsidP="0065436E">
            <w:pPr>
              <w:jc w:val="both"/>
            </w:pPr>
            <w:r>
              <w:t xml:space="preserve">1.Понятие производства и производственной системы. 2.Состав производственной системы. </w:t>
            </w:r>
          </w:p>
          <w:p w:rsidR="000F3B43" w:rsidRDefault="000F3B43" w:rsidP="0065436E">
            <w:pPr>
              <w:jc w:val="both"/>
            </w:pPr>
            <w:r>
              <w:t xml:space="preserve">3.Факторы и принципы развития производственных систем. </w:t>
            </w:r>
          </w:p>
          <w:p w:rsidR="000F3B43" w:rsidRDefault="000F3B43" w:rsidP="0065436E">
            <w:pPr>
              <w:jc w:val="both"/>
            </w:pPr>
            <w:r>
              <w:t xml:space="preserve">4.Организационная среда в развитии производственных систем. </w:t>
            </w:r>
          </w:p>
          <w:p w:rsidR="000F3B43" w:rsidRDefault="000F3B43" w:rsidP="0065436E">
            <w:pPr>
              <w:jc w:val="both"/>
            </w:pPr>
            <w:r>
              <w:t xml:space="preserve">5.Структура управления и задачи управления производством. </w:t>
            </w:r>
          </w:p>
          <w:p w:rsidR="000F3B43" w:rsidRDefault="000F3B43" w:rsidP="0065436E">
            <w:pPr>
              <w:jc w:val="both"/>
            </w:pPr>
            <w:r>
              <w:t xml:space="preserve">6.Моделирование процессов производства. </w:t>
            </w:r>
          </w:p>
          <w:p w:rsidR="000F3B43" w:rsidRPr="00D93463" w:rsidRDefault="000F3B43" w:rsidP="0065436E">
            <w:pPr>
              <w:jc w:val="both"/>
            </w:pPr>
            <w:r>
              <w:t>7.Типы производства.</w:t>
            </w:r>
          </w:p>
        </w:tc>
      </w:tr>
      <w:tr w:rsidR="000F3B43" w:rsidRPr="00D93463" w:rsidTr="00261C4C">
        <w:tc>
          <w:tcPr>
            <w:tcW w:w="9776" w:type="dxa"/>
            <w:gridSpan w:val="3"/>
          </w:tcPr>
          <w:p w:rsidR="000F3B43" w:rsidRPr="008A235E" w:rsidRDefault="000F3B43" w:rsidP="002B18D5">
            <w:pPr>
              <w:jc w:val="center"/>
            </w:pPr>
            <w:r w:rsidRPr="008A235E">
              <w:t>Раздел 2. Производственный цикл</w:t>
            </w:r>
          </w:p>
        </w:tc>
      </w:tr>
      <w:tr w:rsidR="000F3B43" w:rsidRPr="00D93463" w:rsidTr="007F3AF7">
        <w:tc>
          <w:tcPr>
            <w:tcW w:w="988" w:type="dxa"/>
          </w:tcPr>
          <w:p w:rsidR="000F3B43" w:rsidRPr="00D93463" w:rsidRDefault="000F3B43" w:rsidP="00001D58">
            <w:pPr>
              <w:pStyle w:val="ListParagraph"/>
              <w:ind w:left="0"/>
              <w:jc w:val="both"/>
            </w:pPr>
            <w:r w:rsidRPr="00D93463">
              <w:t>3</w:t>
            </w:r>
          </w:p>
        </w:tc>
        <w:tc>
          <w:tcPr>
            <w:tcW w:w="2551" w:type="dxa"/>
          </w:tcPr>
          <w:p w:rsidR="000F3B43" w:rsidRPr="008A235E" w:rsidRDefault="000F3B43" w:rsidP="00001D58">
            <w:pPr>
              <w:jc w:val="both"/>
            </w:pPr>
            <w:r w:rsidRPr="008A235E">
              <w:t>Предприятие как объект производственного менеджмента.</w:t>
            </w:r>
          </w:p>
        </w:tc>
        <w:tc>
          <w:tcPr>
            <w:tcW w:w="6237" w:type="dxa"/>
          </w:tcPr>
          <w:p w:rsidR="000F3B43" w:rsidRDefault="000F3B43" w:rsidP="008858EE">
            <w:pPr>
              <w:pStyle w:val="ListParagraph"/>
              <w:ind w:left="0"/>
              <w:jc w:val="both"/>
            </w:pPr>
            <w:r>
              <w:t xml:space="preserve">1.Предприятие как объект производственного менеджмента </w:t>
            </w:r>
          </w:p>
          <w:p w:rsidR="000F3B43" w:rsidRDefault="000F3B43" w:rsidP="008858EE">
            <w:pPr>
              <w:pStyle w:val="ListParagraph"/>
              <w:ind w:left="0"/>
              <w:jc w:val="both"/>
            </w:pPr>
            <w:r>
              <w:t xml:space="preserve">2.Состав и взаимосвязь производственных факторов. 3.Производственный менеджер и процесс управления. </w:t>
            </w:r>
          </w:p>
          <w:p w:rsidR="000F3B43" w:rsidRDefault="000F3B43" w:rsidP="008858EE">
            <w:pPr>
              <w:pStyle w:val="ListParagraph"/>
              <w:ind w:left="0"/>
              <w:jc w:val="both"/>
            </w:pPr>
            <w:r>
              <w:t xml:space="preserve">4. Структура производственного процесса и основные принципы его рациональной организации. </w:t>
            </w:r>
          </w:p>
          <w:p w:rsidR="000F3B43" w:rsidRDefault="000F3B43" w:rsidP="008858EE">
            <w:pPr>
              <w:pStyle w:val="ListParagraph"/>
              <w:ind w:left="0"/>
              <w:jc w:val="both"/>
            </w:pPr>
            <w:r>
              <w:t xml:space="preserve">5.Классификация и принципы организации производственных процессов. </w:t>
            </w:r>
          </w:p>
          <w:p w:rsidR="000F3B43" w:rsidRPr="00D93463" w:rsidRDefault="000F3B43" w:rsidP="008858EE">
            <w:pPr>
              <w:pStyle w:val="ListParagraph"/>
              <w:ind w:left="0"/>
              <w:jc w:val="both"/>
            </w:pPr>
            <w:r>
              <w:t>6.Классификация объектов производственного менеджмента на предприятии.</w:t>
            </w:r>
          </w:p>
        </w:tc>
      </w:tr>
      <w:tr w:rsidR="000F3B43" w:rsidRPr="00D93463" w:rsidTr="007F3AF7">
        <w:tc>
          <w:tcPr>
            <w:tcW w:w="988" w:type="dxa"/>
          </w:tcPr>
          <w:p w:rsidR="000F3B43" w:rsidRPr="00D93463" w:rsidRDefault="000F3B43" w:rsidP="00001D58">
            <w:pPr>
              <w:pStyle w:val="ListParagraph"/>
              <w:ind w:left="0"/>
              <w:jc w:val="both"/>
            </w:pPr>
            <w:r w:rsidRPr="00D93463">
              <w:t>4</w:t>
            </w:r>
          </w:p>
        </w:tc>
        <w:tc>
          <w:tcPr>
            <w:tcW w:w="2551" w:type="dxa"/>
          </w:tcPr>
          <w:p w:rsidR="000F3B43" w:rsidRPr="008A235E" w:rsidRDefault="000F3B43" w:rsidP="00001D58">
            <w:pPr>
              <w:jc w:val="both"/>
            </w:pPr>
            <w:r w:rsidRPr="008A235E">
              <w:t>Организация производственного процесса Производственный цикл и его структура</w:t>
            </w:r>
          </w:p>
        </w:tc>
        <w:tc>
          <w:tcPr>
            <w:tcW w:w="6237" w:type="dxa"/>
          </w:tcPr>
          <w:p w:rsidR="000F3B43" w:rsidRDefault="000F3B43" w:rsidP="000905DE">
            <w:pPr>
              <w:jc w:val="both"/>
            </w:pPr>
            <w:r w:rsidRPr="00D93463">
              <w:t>1.</w:t>
            </w:r>
            <w:r>
              <w:t xml:space="preserve">Организация производственного процесса. 2.Производственный цикл и его структура. Расчет производственного цикла простого процесса. </w:t>
            </w:r>
          </w:p>
          <w:p w:rsidR="000F3B43" w:rsidRDefault="000F3B43" w:rsidP="000905DE">
            <w:pPr>
              <w:jc w:val="both"/>
            </w:pPr>
            <w:r>
              <w:t xml:space="preserve">3.Структура сложного производственного процесса и расчет длительности его цикла. </w:t>
            </w:r>
          </w:p>
          <w:p w:rsidR="000F3B43" w:rsidRDefault="000F3B43" w:rsidP="00C46FF5">
            <w:pPr>
              <w:jc w:val="both"/>
            </w:pPr>
            <w:r>
              <w:t xml:space="preserve">4.Организационная структура и организационная схема управления производством. </w:t>
            </w:r>
          </w:p>
          <w:p w:rsidR="000F3B43" w:rsidRDefault="000F3B43" w:rsidP="00C46FF5">
            <w:pPr>
              <w:jc w:val="both"/>
            </w:pPr>
            <w:r>
              <w:t xml:space="preserve">5.Состав и классификация цехов и служб предприятия. Специализация и принципы построения цехов и участков производственного предприятия. </w:t>
            </w:r>
          </w:p>
          <w:p w:rsidR="000F3B43" w:rsidRPr="00D93463" w:rsidRDefault="000F3B43" w:rsidP="00C46FF5">
            <w:pPr>
              <w:jc w:val="both"/>
            </w:pPr>
            <w:r>
              <w:t xml:space="preserve">6.Производственная структура цехов. </w:t>
            </w:r>
          </w:p>
        </w:tc>
      </w:tr>
      <w:tr w:rsidR="000F3B43" w:rsidRPr="00D93463" w:rsidTr="00261C4C">
        <w:tc>
          <w:tcPr>
            <w:tcW w:w="9776" w:type="dxa"/>
            <w:gridSpan w:val="3"/>
          </w:tcPr>
          <w:p w:rsidR="000F3B43" w:rsidRPr="008A235E" w:rsidRDefault="000F3B43" w:rsidP="002B18D5">
            <w:pPr>
              <w:jc w:val="center"/>
            </w:pPr>
            <w:r w:rsidRPr="008A235E">
              <w:t>Раздел 3. Структура производственной деятельности.</w:t>
            </w:r>
          </w:p>
        </w:tc>
      </w:tr>
      <w:tr w:rsidR="000F3B43" w:rsidRPr="00D93463" w:rsidTr="007F3AF7">
        <w:tc>
          <w:tcPr>
            <w:tcW w:w="988" w:type="dxa"/>
          </w:tcPr>
          <w:p w:rsidR="000F3B43" w:rsidRPr="00D93463" w:rsidRDefault="000F3B43" w:rsidP="001E6B04">
            <w:pPr>
              <w:pStyle w:val="ListParagraph"/>
              <w:numPr>
                <w:ilvl w:val="0"/>
                <w:numId w:val="8"/>
              </w:numPr>
              <w:ind w:left="0"/>
              <w:jc w:val="both"/>
            </w:pPr>
            <w:r w:rsidRPr="00D93463">
              <w:t>5</w:t>
            </w:r>
          </w:p>
        </w:tc>
        <w:tc>
          <w:tcPr>
            <w:tcW w:w="2551" w:type="dxa"/>
          </w:tcPr>
          <w:p w:rsidR="000F3B43" w:rsidRPr="008A235E" w:rsidRDefault="000F3B43" w:rsidP="00FB3F38">
            <w:pPr>
              <w:jc w:val="both"/>
            </w:pPr>
            <w:r w:rsidRPr="008A235E">
              <w:t>Планирование производства. Планирование как составляющая производственного менеджмента.</w:t>
            </w:r>
          </w:p>
        </w:tc>
        <w:tc>
          <w:tcPr>
            <w:tcW w:w="6237" w:type="dxa"/>
          </w:tcPr>
          <w:p w:rsidR="000F3B43" w:rsidRDefault="000F3B43" w:rsidP="00DE64D3">
            <w:pPr>
              <w:jc w:val="both"/>
            </w:pPr>
            <w:r>
              <w:t xml:space="preserve">1.Разработка стратегических, текущих и оперативных планов предприятия. </w:t>
            </w:r>
          </w:p>
          <w:p w:rsidR="000F3B43" w:rsidRDefault="000F3B43" w:rsidP="00DE64D3">
            <w:pPr>
              <w:jc w:val="both"/>
            </w:pPr>
            <w:r>
              <w:t xml:space="preserve">2.Оперативное управление производством. Особенности разработки оперативно-календарных планов. </w:t>
            </w:r>
          </w:p>
          <w:p w:rsidR="000F3B43" w:rsidRDefault="000F3B43" w:rsidP="00DE64D3">
            <w:pPr>
              <w:jc w:val="both"/>
            </w:pPr>
            <w:r>
              <w:t xml:space="preserve">3.Выравнивание производства как необходимое условие внедрения систем «точно в срок» и «канбан». </w:t>
            </w:r>
          </w:p>
          <w:p w:rsidR="000F3B43" w:rsidRDefault="000F3B43" w:rsidP="00DE64D3">
            <w:pPr>
              <w:jc w:val="both"/>
            </w:pPr>
            <w:r>
              <w:t xml:space="preserve">4.Определение условий, организация, исполнение плана. </w:t>
            </w:r>
          </w:p>
          <w:p w:rsidR="000F3B43" w:rsidRDefault="000F3B43" w:rsidP="00DE64D3">
            <w:pPr>
              <w:jc w:val="both"/>
            </w:pPr>
            <w:r>
              <w:t xml:space="preserve">5.Организация планирования производства посредством оперативного управления с использованием различных инструментов. </w:t>
            </w:r>
          </w:p>
          <w:p w:rsidR="000F3B43" w:rsidRDefault="000F3B43" w:rsidP="00DE64D3">
            <w:pPr>
              <w:jc w:val="both"/>
            </w:pPr>
            <w:r>
              <w:t>6.Планирование работ по методу критического пути.</w:t>
            </w:r>
          </w:p>
          <w:p w:rsidR="000F3B43" w:rsidRPr="00D93463" w:rsidRDefault="000F3B43" w:rsidP="005E56A9">
            <w:pPr>
              <w:jc w:val="both"/>
            </w:pPr>
          </w:p>
        </w:tc>
      </w:tr>
      <w:tr w:rsidR="000F3B43" w:rsidRPr="00263881" w:rsidTr="007F3AF7">
        <w:tc>
          <w:tcPr>
            <w:tcW w:w="988" w:type="dxa"/>
          </w:tcPr>
          <w:p w:rsidR="000F3B43" w:rsidRPr="007B023B" w:rsidRDefault="000F3B43" w:rsidP="001E6B04">
            <w:pPr>
              <w:pStyle w:val="ListParagraph"/>
              <w:numPr>
                <w:ilvl w:val="0"/>
                <w:numId w:val="8"/>
              </w:numPr>
              <w:ind w:left="0"/>
              <w:jc w:val="both"/>
            </w:pPr>
            <w:r w:rsidRPr="007B023B">
              <w:t>6</w:t>
            </w:r>
          </w:p>
        </w:tc>
        <w:tc>
          <w:tcPr>
            <w:tcW w:w="2551" w:type="dxa"/>
          </w:tcPr>
          <w:p w:rsidR="000F3B43" w:rsidRPr="008A235E" w:rsidRDefault="000F3B43" w:rsidP="00360CFC">
            <w:pPr>
              <w:jc w:val="both"/>
            </w:pPr>
            <w:r w:rsidRPr="008A235E">
              <w:t>Разработка плана производства и производственной программы</w:t>
            </w:r>
          </w:p>
        </w:tc>
        <w:tc>
          <w:tcPr>
            <w:tcW w:w="6237" w:type="dxa"/>
          </w:tcPr>
          <w:p w:rsidR="000F3B43" w:rsidRDefault="000F3B43" w:rsidP="00DE64D3">
            <w:pPr>
              <w:tabs>
                <w:tab w:val="left" w:pos="284"/>
              </w:tabs>
              <w:jc w:val="both"/>
            </w:pPr>
            <w:r w:rsidRPr="00EA65F8">
              <w:t>1</w:t>
            </w:r>
            <w:r>
              <w:t xml:space="preserve"> Разработка плана производства и производственной программы. </w:t>
            </w:r>
          </w:p>
          <w:p w:rsidR="000F3B43" w:rsidRDefault="000F3B43" w:rsidP="00DE64D3">
            <w:pPr>
              <w:tabs>
                <w:tab w:val="left" w:pos="284"/>
              </w:tabs>
              <w:jc w:val="both"/>
            </w:pPr>
            <w:r>
              <w:t xml:space="preserve">2.Расчет потребности в производственных мощностях для выполнения планируемого объема производства. 3.Планирование потребности в оборотных средствах, трудовых ресурсах, фонда заработной платы, материально-технического снабжения. </w:t>
            </w:r>
          </w:p>
          <w:p w:rsidR="000F3B43" w:rsidRDefault="000F3B43" w:rsidP="00DE64D3">
            <w:pPr>
              <w:tabs>
                <w:tab w:val="left" w:pos="284"/>
              </w:tabs>
              <w:jc w:val="both"/>
            </w:pPr>
            <w:r>
              <w:t xml:space="preserve">4.Планирование научно-технического развития, совершенствования производства и управления. 5.Планирование себестоимости продукции, прибыли и рентабельности. </w:t>
            </w:r>
          </w:p>
          <w:p w:rsidR="000F3B43" w:rsidRDefault="000F3B43" w:rsidP="00DE64D3">
            <w:pPr>
              <w:tabs>
                <w:tab w:val="left" w:pos="284"/>
              </w:tabs>
              <w:jc w:val="both"/>
            </w:pPr>
            <w:r>
              <w:t xml:space="preserve">6.Финансовый план предприятия. </w:t>
            </w:r>
          </w:p>
          <w:p w:rsidR="000F3B43" w:rsidRPr="00EA65F8" w:rsidRDefault="000F3B43" w:rsidP="00DE64D3">
            <w:pPr>
              <w:tabs>
                <w:tab w:val="left" w:pos="284"/>
              </w:tabs>
              <w:jc w:val="both"/>
            </w:pPr>
            <w:r>
              <w:t>7.Оптимизация оперативного планирования производства. 8.Диспетчирование производства.</w:t>
            </w:r>
          </w:p>
        </w:tc>
      </w:tr>
      <w:tr w:rsidR="000F3B43" w:rsidRPr="00263881" w:rsidTr="00261C4C">
        <w:tc>
          <w:tcPr>
            <w:tcW w:w="9776" w:type="dxa"/>
            <w:gridSpan w:val="3"/>
          </w:tcPr>
          <w:p w:rsidR="000F3B43" w:rsidRPr="008A235E" w:rsidRDefault="000F3B43" w:rsidP="002B18D5">
            <w:pPr>
              <w:tabs>
                <w:tab w:val="left" w:pos="284"/>
              </w:tabs>
              <w:jc w:val="center"/>
            </w:pPr>
            <w:r w:rsidRPr="008A235E">
              <w:t>Раздел 4. Организация производственной деятельности.</w:t>
            </w:r>
          </w:p>
        </w:tc>
      </w:tr>
      <w:tr w:rsidR="000F3B43" w:rsidRPr="00263881" w:rsidTr="007F3AF7">
        <w:tc>
          <w:tcPr>
            <w:tcW w:w="988" w:type="dxa"/>
          </w:tcPr>
          <w:p w:rsidR="000F3B43" w:rsidRPr="007B023B" w:rsidRDefault="000F3B43" w:rsidP="002B18D5">
            <w:pPr>
              <w:pStyle w:val="ListParagraph"/>
              <w:ind w:left="0"/>
              <w:jc w:val="both"/>
            </w:pPr>
            <w:r w:rsidRPr="007B023B">
              <w:t>7</w:t>
            </w:r>
          </w:p>
        </w:tc>
        <w:tc>
          <w:tcPr>
            <w:tcW w:w="2551" w:type="dxa"/>
          </w:tcPr>
          <w:p w:rsidR="000F3B43" w:rsidRPr="008A235E" w:rsidRDefault="000F3B43" w:rsidP="00082519">
            <w:pPr>
              <w:jc w:val="both"/>
            </w:pPr>
            <w:r w:rsidRPr="008A235E">
              <w:t>Управление материально-производственными запасами.</w:t>
            </w:r>
          </w:p>
        </w:tc>
        <w:tc>
          <w:tcPr>
            <w:tcW w:w="6237" w:type="dxa"/>
          </w:tcPr>
          <w:p w:rsidR="000F3B43" w:rsidRDefault="000F3B43" w:rsidP="007F3AF7">
            <w:pPr>
              <w:jc w:val="both"/>
            </w:pPr>
            <w:r w:rsidRPr="00EA65F8">
              <w:t>1.</w:t>
            </w:r>
            <w:r>
              <w:t>Цель и назначение управления материально-производственными запасами.</w:t>
            </w:r>
          </w:p>
          <w:p w:rsidR="000F3B43" w:rsidRDefault="000F3B43" w:rsidP="007F3AF7">
            <w:pPr>
              <w:jc w:val="both"/>
            </w:pPr>
            <w:r>
              <w:t xml:space="preserve">2. Классификация запасов. </w:t>
            </w:r>
          </w:p>
          <w:p w:rsidR="000F3B43" w:rsidRDefault="000F3B43" w:rsidP="007F3AF7">
            <w:pPr>
              <w:jc w:val="both"/>
            </w:pPr>
            <w:r>
              <w:t xml:space="preserve">3.Определение оптимального соотношения затрат. 4.Система управления запасами. </w:t>
            </w:r>
          </w:p>
          <w:p w:rsidR="000F3B43" w:rsidRDefault="000F3B43" w:rsidP="007F3AF7">
            <w:pPr>
              <w:jc w:val="both"/>
            </w:pPr>
            <w:r>
              <w:t xml:space="preserve">5.Нормы производственных запасов. </w:t>
            </w:r>
          </w:p>
          <w:p w:rsidR="000F3B43" w:rsidRDefault="000F3B43" w:rsidP="007F3AF7">
            <w:pPr>
              <w:jc w:val="both"/>
            </w:pPr>
            <w:r>
              <w:t xml:space="preserve">6.Контроль материальных запасов. </w:t>
            </w:r>
          </w:p>
          <w:p w:rsidR="000F3B43" w:rsidRDefault="000F3B43" w:rsidP="007F3AF7">
            <w:pPr>
              <w:jc w:val="both"/>
              <w:rPr>
                <w:color w:val="000000"/>
              </w:rPr>
            </w:pPr>
            <w:r>
              <w:t>7.</w:t>
            </w:r>
            <w:r w:rsidRPr="00082519">
              <w:rPr>
                <w:color w:val="000000"/>
              </w:rPr>
              <w:t xml:space="preserve">Методика заказов, методики МРП-1, МРП-2, ЕРП, Канбан. </w:t>
            </w:r>
          </w:p>
          <w:p w:rsidR="000F3B43" w:rsidRPr="00EA65F8" w:rsidRDefault="000F3B43" w:rsidP="007F3AF7">
            <w:pPr>
              <w:jc w:val="both"/>
            </w:pPr>
            <w:r>
              <w:rPr>
                <w:color w:val="000000"/>
              </w:rPr>
              <w:t>8.</w:t>
            </w:r>
            <w:r>
              <w:t>АВС - анализ при регулировании запасов. 9.Производственная стратегия.</w:t>
            </w:r>
          </w:p>
        </w:tc>
      </w:tr>
      <w:tr w:rsidR="000F3B43" w:rsidRPr="00263881" w:rsidTr="007F3AF7">
        <w:tc>
          <w:tcPr>
            <w:tcW w:w="988" w:type="dxa"/>
          </w:tcPr>
          <w:p w:rsidR="000F3B43" w:rsidRPr="007B023B" w:rsidRDefault="000F3B43" w:rsidP="00EF3B4F">
            <w:pPr>
              <w:pStyle w:val="ListParagraph"/>
              <w:ind w:left="0"/>
              <w:jc w:val="both"/>
            </w:pPr>
            <w:r w:rsidRPr="007B023B">
              <w:t>8</w:t>
            </w:r>
          </w:p>
        </w:tc>
        <w:tc>
          <w:tcPr>
            <w:tcW w:w="2551" w:type="dxa"/>
          </w:tcPr>
          <w:p w:rsidR="000F3B43" w:rsidRPr="008A235E" w:rsidRDefault="000F3B43" w:rsidP="00360CFC">
            <w:pPr>
              <w:jc w:val="both"/>
            </w:pPr>
            <w:r w:rsidRPr="008A235E">
              <w:t>Управление качеством продукции и управленческий контроль.</w:t>
            </w:r>
          </w:p>
        </w:tc>
        <w:tc>
          <w:tcPr>
            <w:tcW w:w="6237" w:type="dxa"/>
          </w:tcPr>
          <w:p w:rsidR="000F3B43" w:rsidRDefault="000F3B43" w:rsidP="009412B1">
            <w:pPr>
              <w:jc w:val="both"/>
            </w:pPr>
            <w:r w:rsidRPr="00EA65F8">
              <w:t>1</w:t>
            </w:r>
            <w:r w:rsidRPr="009412B1">
              <w:t xml:space="preserve">Качество продукции и методы его оценки. Система управления качеством. </w:t>
            </w:r>
          </w:p>
          <w:p w:rsidR="000F3B43" w:rsidRDefault="000F3B43" w:rsidP="009412B1">
            <w:pPr>
              <w:jc w:val="both"/>
            </w:pPr>
            <w:r>
              <w:t>2.</w:t>
            </w:r>
            <w:r w:rsidRPr="009412B1">
              <w:t>Требования и процедуры системы управления качеством</w:t>
            </w:r>
            <w:r>
              <w:t xml:space="preserve"> продукции/услуг</w:t>
            </w:r>
            <w:r w:rsidRPr="009412B1">
              <w:t>.</w:t>
            </w:r>
          </w:p>
          <w:p w:rsidR="000F3B43" w:rsidRDefault="000F3B43" w:rsidP="009412B1">
            <w:pPr>
              <w:jc w:val="both"/>
            </w:pPr>
            <w:r>
              <w:t>3.</w:t>
            </w:r>
            <w:r w:rsidRPr="009412B1">
              <w:t xml:space="preserve">Задачи и методы контроля. </w:t>
            </w:r>
          </w:p>
          <w:p w:rsidR="000F3B43" w:rsidRDefault="000F3B43" w:rsidP="009412B1">
            <w:pPr>
              <w:jc w:val="both"/>
            </w:pPr>
            <w:r>
              <w:t>4.</w:t>
            </w:r>
            <w:r w:rsidRPr="009412B1">
              <w:t xml:space="preserve">Виды контроля. </w:t>
            </w:r>
          </w:p>
          <w:p w:rsidR="000F3B43" w:rsidRDefault="000F3B43" w:rsidP="009412B1">
            <w:pPr>
              <w:jc w:val="both"/>
            </w:pPr>
            <w:r>
              <w:t>5.</w:t>
            </w:r>
            <w:r w:rsidRPr="009412B1">
              <w:t xml:space="preserve">Процесс контроля. </w:t>
            </w:r>
          </w:p>
          <w:p w:rsidR="000F3B43" w:rsidRPr="00EA65F8" w:rsidRDefault="000F3B43" w:rsidP="009412B1">
            <w:pPr>
              <w:jc w:val="both"/>
            </w:pPr>
            <w:r>
              <w:t>6.</w:t>
            </w:r>
            <w:r w:rsidRPr="009412B1">
              <w:t xml:space="preserve">Характеристики и проведение эффективного контроля. </w:t>
            </w:r>
            <w:r>
              <w:t>7.</w:t>
            </w:r>
            <w:r w:rsidRPr="009412B1">
              <w:t>Контроль на международном уровне.</w:t>
            </w:r>
          </w:p>
        </w:tc>
      </w:tr>
      <w:tr w:rsidR="000F3B43" w:rsidRPr="002D0F2F" w:rsidTr="007F3AF7">
        <w:tc>
          <w:tcPr>
            <w:tcW w:w="988" w:type="dxa"/>
          </w:tcPr>
          <w:p w:rsidR="000F3B43" w:rsidRPr="007B023B" w:rsidRDefault="000F3B43" w:rsidP="00EF3B4F">
            <w:pPr>
              <w:pStyle w:val="ListParagraph"/>
              <w:ind w:left="0"/>
              <w:jc w:val="both"/>
            </w:pPr>
            <w:r w:rsidRPr="007B023B">
              <w:t>9</w:t>
            </w:r>
          </w:p>
        </w:tc>
        <w:tc>
          <w:tcPr>
            <w:tcW w:w="2551" w:type="dxa"/>
          </w:tcPr>
          <w:p w:rsidR="000F3B43" w:rsidRPr="008A235E" w:rsidRDefault="000F3B43" w:rsidP="00360CFC">
            <w:pPr>
              <w:jc w:val="both"/>
            </w:pPr>
            <w:r w:rsidRPr="008A235E">
              <w:t>Организация и управление производственной инфраструктурой предприятий.</w:t>
            </w:r>
          </w:p>
        </w:tc>
        <w:tc>
          <w:tcPr>
            <w:tcW w:w="6237" w:type="dxa"/>
          </w:tcPr>
          <w:p w:rsidR="000F3B43" w:rsidRDefault="000F3B43" w:rsidP="005F7276">
            <w:pPr>
              <w:pStyle w:val="NormalWeb"/>
              <w:tabs>
                <w:tab w:val="left" w:pos="5"/>
              </w:tabs>
              <w:jc w:val="both"/>
              <w:rPr>
                <w:rFonts w:ascii="Times New Roman" w:hAnsi="Times New Roman"/>
                <w:color w:val="auto"/>
                <w:sz w:val="24"/>
                <w:szCs w:val="24"/>
              </w:rPr>
            </w:pPr>
            <w:r w:rsidRPr="00465202">
              <w:rPr>
                <w:rFonts w:ascii="Times New Roman" w:hAnsi="Times New Roman"/>
                <w:color w:val="auto"/>
                <w:sz w:val="24"/>
                <w:szCs w:val="24"/>
              </w:rPr>
              <w:t>1</w:t>
            </w:r>
            <w:r>
              <w:rPr>
                <w:rFonts w:ascii="Times New Roman" w:hAnsi="Times New Roman"/>
                <w:color w:val="auto"/>
                <w:sz w:val="24"/>
                <w:szCs w:val="24"/>
              </w:rPr>
              <w:t>.</w:t>
            </w:r>
            <w:r w:rsidRPr="005F7276">
              <w:rPr>
                <w:rFonts w:ascii="Times New Roman" w:hAnsi="Times New Roman"/>
                <w:color w:val="auto"/>
                <w:sz w:val="24"/>
                <w:szCs w:val="24"/>
              </w:rPr>
              <w:t xml:space="preserve">Состав, содержание и задачи производственной инфраструктуры предприятий. </w:t>
            </w:r>
          </w:p>
          <w:p w:rsidR="000F3B43" w:rsidRPr="005F7276" w:rsidRDefault="000F3B43" w:rsidP="005F7276">
            <w:pPr>
              <w:pStyle w:val="NormalWeb"/>
              <w:tabs>
                <w:tab w:val="left" w:pos="5"/>
              </w:tabs>
              <w:jc w:val="both"/>
              <w:rPr>
                <w:rFonts w:ascii="Times New Roman" w:hAnsi="Times New Roman"/>
                <w:color w:val="auto"/>
                <w:sz w:val="24"/>
                <w:szCs w:val="24"/>
              </w:rPr>
            </w:pPr>
            <w:r>
              <w:rPr>
                <w:rFonts w:ascii="Times New Roman" w:hAnsi="Times New Roman"/>
                <w:color w:val="auto"/>
                <w:sz w:val="24"/>
                <w:szCs w:val="24"/>
              </w:rPr>
              <w:t>2.</w:t>
            </w:r>
            <w:r w:rsidRPr="005F7276">
              <w:rPr>
                <w:rFonts w:ascii="Times New Roman" w:hAnsi="Times New Roman"/>
                <w:color w:val="auto"/>
                <w:sz w:val="24"/>
                <w:szCs w:val="24"/>
              </w:rPr>
              <w:t xml:space="preserve">Организация и управление техническим обслуживанием и ремонтом основных фондов. Система технического обслуживания и ремонта оборудования. Планирование осмотров и ремонтов оборудования. Организация производства ремонтных работ. </w:t>
            </w:r>
          </w:p>
          <w:p w:rsidR="000F3B43" w:rsidRPr="005F7276" w:rsidRDefault="000F3B43" w:rsidP="005F7276">
            <w:pPr>
              <w:pStyle w:val="NormalWeb"/>
              <w:tabs>
                <w:tab w:val="left" w:pos="5"/>
              </w:tabs>
              <w:jc w:val="both"/>
              <w:rPr>
                <w:rFonts w:ascii="Times New Roman" w:hAnsi="Times New Roman"/>
                <w:color w:val="auto"/>
                <w:sz w:val="24"/>
                <w:szCs w:val="24"/>
              </w:rPr>
            </w:pPr>
            <w:r>
              <w:rPr>
                <w:rFonts w:ascii="Times New Roman" w:hAnsi="Times New Roman"/>
                <w:color w:val="auto"/>
                <w:sz w:val="24"/>
                <w:szCs w:val="24"/>
              </w:rPr>
              <w:t>3.</w:t>
            </w:r>
            <w:r w:rsidRPr="005F7276">
              <w:rPr>
                <w:rFonts w:ascii="Times New Roman" w:hAnsi="Times New Roman"/>
                <w:color w:val="auto"/>
                <w:sz w:val="24"/>
                <w:szCs w:val="24"/>
              </w:rPr>
              <w:t xml:space="preserve">Организация и управление энергетическим обеспечением производства. Состав и задачи энергетического хозяйства предприятия. Система технического обслуживания и ремонта энергооборудования, сетей и коммуникаций. Организация производства ремонтных работ. </w:t>
            </w:r>
          </w:p>
          <w:p w:rsidR="000F3B43" w:rsidRPr="005F7276" w:rsidRDefault="000F3B43" w:rsidP="005F7276">
            <w:pPr>
              <w:pStyle w:val="NormalWeb"/>
              <w:tabs>
                <w:tab w:val="left" w:pos="5"/>
              </w:tabs>
              <w:jc w:val="both"/>
              <w:rPr>
                <w:rFonts w:ascii="Times New Roman" w:hAnsi="Times New Roman"/>
                <w:color w:val="auto"/>
                <w:sz w:val="24"/>
                <w:szCs w:val="24"/>
              </w:rPr>
            </w:pPr>
            <w:r>
              <w:rPr>
                <w:rFonts w:ascii="Times New Roman" w:hAnsi="Times New Roman"/>
                <w:color w:val="auto"/>
                <w:sz w:val="24"/>
                <w:szCs w:val="24"/>
              </w:rPr>
              <w:t>4.</w:t>
            </w:r>
            <w:r w:rsidRPr="005F7276">
              <w:rPr>
                <w:rFonts w:ascii="Times New Roman" w:hAnsi="Times New Roman"/>
                <w:color w:val="auto"/>
                <w:sz w:val="24"/>
                <w:szCs w:val="24"/>
              </w:rPr>
              <w:t xml:space="preserve">Организация и управление транспортным обслуживанием производства. Состав и задачи транспортного хозяйства предприятия. Классификация транспортных средств и организация их использования. Управление транспортным хозяйством. Организация погрузочно-разгрузочных работ. </w:t>
            </w:r>
          </w:p>
          <w:p w:rsidR="000F3B43" w:rsidRPr="00EA65F8" w:rsidRDefault="000F3B43" w:rsidP="005F7276">
            <w:pPr>
              <w:pStyle w:val="NormalWeb"/>
              <w:tabs>
                <w:tab w:val="left" w:pos="5"/>
              </w:tabs>
              <w:spacing w:after="0"/>
              <w:jc w:val="both"/>
              <w:rPr>
                <w:rFonts w:ascii="Times New Roman" w:hAnsi="Times New Roman"/>
                <w:color w:val="auto"/>
                <w:sz w:val="24"/>
                <w:szCs w:val="24"/>
              </w:rPr>
            </w:pPr>
            <w:r>
              <w:rPr>
                <w:rFonts w:ascii="Times New Roman" w:hAnsi="Times New Roman"/>
                <w:color w:val="auto"/>
                <w:sz w:val="24"/>
                <w:szCs w:val="24"/>
              </w:rPr>
              <w:t>5.</w:t>
            </w:r>
            <w:r w:rsidRPr="005F7276">
              <w:rPr>
                <w:rFonts w:ascii="Times New Roman" w:hAnsi="Times New Roman"/>
                <w:color w:val="auto"/>
                <w:sz w:val="24"/>
                <w:szCs w:val="24"/>
              </w:rPr>
              <w:t>Организация и управление складским хозяйством предприятия. Назначение, функции и виды складов и их техническое оснащение. Организация работы складов. Организация тарного хозяйства.</w:t>
            </w:r>
          </w:p>
        </w:tc>
      </w:tr>
    </w:tbl>
    <w:p w:rsidR="000F3B43" w:rsidRDefault="000F3B43" w:rsidP="004E5484">
      <w:pPr>
        <w:autoSpaceDE w:val="0"/>
        <w:autoSpaceDN w:val="0"/>
        <w:adjustRightInd w:val="0"/>
        <w:rPr>
          <w:b/>
        </w:rPr>
      </w:pPr>
    </w:p>
    <w:p w:rsidR="000F3B43" w:rsidRPr="00DC11F5" w:rsidRDefault="000F3B43" w:rsidP="004E5484">
      <w:pPr>
        <w:autoSpaceDE w:val="0"/>
        <w:autoSpaceDN w:val="0"/>
        <w:adjustRightInd w:val="0"/>
        <w:rPr>
          <w:b/>
        </w:rPr>
      </w:pPr>
      <w:r w:rsidRPr="000C26B2">
        <w:rPr>
          <w:b/>
        </w:rPr>
        <w:t>4.2.3. Содержание самостоятельной работы</w:t>
      </w:r>
    </w:p>
    <w:p w:rsidR="000F3B43" w:rsidRPr="004E5484" w:rsidRDefault="000F3B43"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00"/>
        <w:gridCol w:w="2783"/>
        <w:gridCol w:w="6096"/>
      </w:tblGrid>
      <w:tr w:rsidR="000F3B43" w:rsidRPr="002D0F2F" w:rsidTr="00C621E2">
        <w:tc>
          <w:tcPr>
            <w:tcW w:w="800" w:type="dxa"/>
          </w:tcPr>
          <w:p w:rsidR="000F3B43" w:rsidRPr="002D0F2F" w:rsidRDefault="000F3B43" w:rsidP="0001303E">
            <w:pPr>
              <w:jc w:val="center"/>
              <w:rPr>
                <w:b/>
              </w:rPr>
            </w:pPr>
            <w:r w:rsidRPr="002D0F2F">
              <w:rPr>
                <w:b/>
              </w:rPr>
              <w:t>№ п/п</w:t>
            </w:r>
          </w:p>
        </w:tc>
        <w:tc>
          <w:tcPr>
            <w:tcW w:w="2783" w:type="dxa"/>
          </w:tcPr>
          <w:p w:rsidR="000F3B43" w:rsidRPr="002D0F2F" w:rsidRDefault="000F3B43" w:rsidP="0001303E">
            <w:pPr>
              <w:jc w:val="center"/>
              <w:rPr>
                <w:b/>
              </w:rPr>
            </w:pPr>
            <w:r w:rsidRPr="002D0F2F">
              <w:rPr>
                <w:b/>
              </w:rPr>
              <w:t>Наименование темы (раздела) дисциплины</w:t>
            </w:r>
          </w:p>
        </w:tc>
        <w:tc>
          <w:tcPr>
            <w:tcW w:w="6096" w:type="dxa"/>
          </w:tcPr>
          <w:p w:rsidR="000F3B43" w:rsidRPr="002D0F2F" w:rsidRDefault="000F3B43" w:rsidP="0001303E">
            <w:pPr>
              <w:jc w:val="center"/>
              <w:rPr>
                <w:b/>
              </w:rPr>
            </w:pPr>
            <w:r>
              <w:rPr>
                <w:b/>
              </w:rPr>
              <w:t>Формы и тематика самостоятельной работы</w:t>
            </w:r>
          </w:p>
        </w:tc>
      </w:tr>
      <w:tr w:rsidR="000F3B43" w:rsidRPr="00D862BD" w:rsidTr="00C621E2">
        <w:tc>
          <w:tcPr>
            <w:tcW w:w="800" w:type="dxa"/>
          </w:tcPr>
          <w:p w:rsidR="000F3B43" w:rsidRPr="007B023B" w:rsidRDefault="000F3B43" w:rsidP="00FB3F38">
            <w:pPr>
              <w:jc w:val="right"/>
            </w:pPr>
            <w:r>
              <w:t>1</w:t>
            </w:r>
          </w:p>
        </w:tc>
        <w:tc>
          <w:tcPr>
            <w:tcW w:w="2783" w:type="dxa"/>
          </w:tcPr>
          <w:p w:rsidR="000F3B43" w:rsidRPr="008A235E" w:rsidRDefault="000F3B43" w:rsidP="00CA2388">
            <w:pPr>
              <w:pStyle w:val="1"/>
              <w:spacing w:after="0" w:line="240" w:lineRule="auto"/>
              <w:ind w:left="0"/>
              <w:jc w:val="both"/>
              <w:rPr>
                <w:rFonts w:ascii="Times New Roman" w:hAnsi="Times New Roman"/>
                <w:spacing w:val="2"/>
                <w:sz w:val="24"/>
                <w:szCs w:val="24"/>
              </w:rPr>
            </w:pPr>
            <w:r w:rsidRPr="008A235E">
              <w:rPr>
                <w:rFonts w:ascii="Times New Roman" w:hAnsi="Times New Roman"/>
                <w:spacing w:val="2"/>
                <w:sz w:val="24"/>
                <w:szCs w:val="24"/>
              </w:rPr>
              <w:t>Исторические аспекты исследования производства и современный производственный менеджмент</w:t>
            </w:r>
          </w:p>
          <w:p w:rsidR="000F3B43" w:rsidRPr="008A235E" w:rsidRDefault="000F3B43" w:rsidP="00FB3F38">
            <w:pPr>
              <w:pStyle w:val="1"/>
              <w:spacing w:after="0" w:line="240" w:lineRule="auto"/>
              <w:ind w:left="0"/>
              <w:jc w:val="both"/>
              <w:rPr>
                <w:rFonts w:ascii="Times New Roman" w:hAnsi="Times New Roman"/>
                <w:sz w:val="24"/>
                <w:szCs w:val="24"/>
              </w:rPr>
            </w:pPr>
          </w:p>
        </w:tc>
        <w:tc>
          <w:tcPr>
            <w:tcW w:w="6096" w:type="dxa"/>
          </w:tcPr>
          <w:p w:rsidR="000F3B43" w:rsidRPr="00793E53" w:rsidRDefault="000F3B43" w:rsidP="00FB3F38">
            <w:pPr>
              <w:shd w:val="clear" w:color="auto" w:fill="FFFFFF"/>
              <w:jc w:val="both"/>
              <w:rPr>
                <w:highlight w:val="yellow"/>
              </w:rPr>
            </w:pPr>
            <w:r w:rsidRPr="008A235E">
              <w:t>Исторические аспекты исследования производства</w:t>
            </w:r>
            <w:r>
              <w:t xml:space="preserve">. Современные тенденции развития </w:t>
            </w:r>
            <w:r w:rsidRPr="008A235E">
              <w:t>производственн</w:t>
            </w:r>
            <w:r>
              <w:t>ого</w:t>
            </w:r>
            <w:r w:rsidRPr="008A235E">
              <w:t xml:space="preserve"> менеджмент</w:t>
            </w:r>
            <w:r>
              <w:t>а</w:t>
            </w:r>
          </w:p>
          <w:p w:rsidR="000F3B43" w:rsidRPr="00793E53" w:rsidRDefault="000F3B43" w:rsidP="00FB3F38">
            <w:pPr>
              <w:shd w:val="clear" w:color="auto" w:fill="FFFFFF"/>
              <w:jc w:val="both"/>
            </w:pPr>
            <w:r w:rsidRPr="00793E53">
              <w:t>Реферирование специальной литературы</w:t>
            </w:r>
          </w:p>
          <w:p w:rsidR="000F3B43" w:rsidRPr="00793E53" w:rsidRDefault="000F3B43" w:rsidP="00FB3F38">
            <w:pPr>
              <w:shd w:val="clear" w:color="auto" w:fill="FFFFFF"/>
              <w:jc w:val="both"/>
            </w:pPr>
            <w:r w:rsidRPr="00793E53">
              <w:t>Работа со справочными материалами</w:t>
            </w:r>
          </w:p>
          <w:p w:rsidR="000F3B43" w:rsidRPr="00793E53" w:rsidRDefault="000F3B43" w:rsidP="00FB3F38">
            <w:pPr>
              <w:shd w:val="clear" w:color="auto" w:fill="FFFFFF"/>
              <w:jc w:val="both"/>
              <w:rPr>
                <w:highlight w:val="yellow"/>
              </w:rPr>
            </w:pPr>
            <w:r w:rsidRPr="00793E53">
              <w:t>Работа с Интернет-ресурсами</w:t>
            </w:r>
          </w:p>
          <w:p w:rsidR="000F3B43" w:rsidRPr="00793E53" w:rsidRDefault="000F3B43" w:rsidP="00161BE4">
            <w:pPr>
              <w:shd w:val="clear" w:color="auto" w:fill="FFFFFF"/>
              <w:jc w:val="both"/>
              <w:rPr>
                <w:highlight w:val="yellow"/>
              </w:rPr>
            </w:pPr>
            <w:r w:rsidRPr="008A235E">
              <w:t>Подготовка презентаций, эссе</w:t>
            </w:r>
            <w:r>
              <w:t>.</w:t>
            </w:r>
          </w:p>
        </w:tc>
      </w:tr>
      <w:tr w:rsidR="000F3B43" w:rsidRPr="000B2E6F" w:rsidTr="00C621E2">
        <w:tc>
          <w:tcPr>
            <w:tcW w:w="800" w:type="dxa"/>
          </w:tcPr>
          <w:p w:rsidR="000F3B43" w:rsidRPr="007B023B" w:rsidRDefault="000F3B43" w:rsidP="00FB3F38">
            <w:pPr>
              <w:jc w:val="right"/>
            </w:pPr>
            <w:r>
              <w:t>2</w:t>
            </w:r>
          </w:p>
        </w:tc>
        <w:tc>
          <w:tcPr>
            <w:tcW w:w="2783" w:type="dxa"/>
          </w:tcPr>
          <w:p w:rsidR="000F3B43" w:rsidRPr="008A235E" w:rsidRDefault="000F3B43" w:rsidP="00FB3F38">
            <w:pPr>
              <w:jc w:val="both"/>
            </w:pPr>
            <w:r w:rsidRPr="008A235E">
              <w:t>Понятие производства и производственной системы.</w:t>
            </w:r>
          </w:p>
        </w:tc>
        <w:tc>
          <w:tcPr>
            <w:tcW w:w="6096" w:type="dxa"/>
          </w:tcPr>
          <w:p w:rsidR="000F3B43" w:rsidRDefault="000F3B43" w:rsidP="00FB3F38">
            <w:pPr>
              <w:shd w:val="clear" w:color="auto" w:fill="FFFFFF"/>
              <w:jc w:val="both"/>
            </w:pPr>
            <w:r w:rsidRPr="008A235E">
              <w:t xml:space="preserve">Моделирование процессов производства. </w:t>
            </w:r>
          </w:p>
          <w:p w:rsidR="000F3B43" w:rsidRPr="00793E53" w:rsidRDefault="000F3B43" w:rsidP="00FB3F38">
            <w:pPr>
              <w:shd w:val="clear" w:color="auto" w:fill="FFFFFF"/>
              <w:jc w:val="both"/>
            </w:pPr>
            <w:r w:rsidRPr="00793E53">
              <w:t>Реферирование профильной литературы.</w:t>
            </w:r>
          </w:p>
          <w:p w:rsidR="000F3B43" w:rsidRPr="00793E53" w:rsidRDefault="000F3B43" w:rsidP="00FB3F38">
            <w:pPr>
              <w:shd w:val="clear" w:color="auto" w:fill="FFFFFF"/>
              <w:jc w:val="both"/>
            </w:pPr>
            <w:r w:rsidRPr="00793E53">
              <w:t>Работа со справочными материалами.</w:t>
            </w:r>
          </w:p>
          <w:p w:rsidR="000F3B43" w:rsidRPr="00793E53" w:rsidRDefault="000F3B43" w:rsidP="00FB3F38">
            <w:pPr>
              <w:shd w:val="clear" w:color="auto" w:fill="FFFFFF"/>
              <w:jc w:val="both"/>
            </w:pPr>
            <w:r w:rsidRPr="00793E53">
              <w:t>Работа с Интернет-ресурсами.</w:t>
            </w:r>
          </w:p>
          <w:p w:rsidR="000F3B43" w:rsidRPr="00793E53" w:rsidRDefault="000F3B43" w:rsidP="008A235E">
            <w:pPr>
              <w:shd w:val="clear" w:color="auto" w:fill="FFFFFF"/>
              <w:jc w:val="both"/>
              <w:rPr>
                <w:highlight w:val="yellow"/>
              </w:rPr>
            </w:pPr>
            <w:r w:rsidRPr="000905DE">
              <w:t xml:space="preserve">Подготовка </w:t>
            </w:r>
            <w:r>
              <w:t>конспекта</w:t>
            </w:r>
          </w:p>
        </w:tc>
      </w:tr>
      <w:tr w:rsidR="000F3B43" w:rsidRPr="000B2E6F" w:rsidTr="00C621E2">
        <w:tc>
          <w:tcPr>
            <w:tcW w:w="800" w:type="dxa"/>
          </w:tcPr>
          <w:p w:rsidR="000F3B43" w:rsidRPr="007B023B" w:rsidRDefault="000F3B43" w:rsidP="00FB3F38">
            <w:pPr>
              <w:pStyle w:val="ListParagraph"/>
              <w:ind w:left="0"/>
              <w:jc w:val="right"/>
            </w:pPr>
            <w:r>
              <w:t>3</w:t>
            </w:r>
          </w:p>
        </w:tc>
        <w:tc>
          <w:tcPr>
            <w:tcW w:w="2783" w:type="dxa"/>
          </w:tcPr>
          <w:p w:rsidR="000F3B43" w:rsidRPr="008A235E" w:rsidRDefault="000F3B43" w:rsidP="00FB3F38">
            <w:pPr>
              <w:jc w:val="both"/>
            </w:pPr>
            <w:r w:rsidRPr="008A235E">
              <w:t>Предприятие как объект производственного менеджмента.</w:t>
            </w:r>
          </w:p>
        </w:tc>
        <w:tc>
          <w:tcPr>
            <w:tcW w:w="6096" w:type="dxa"/>
          </w:tcPr>
          <w:p w:rsidR="000F3B43" w:rsidRDefault="000F3B43" w:rsidP="00FB3F38">
            <w:pPr>
              <w:shd w:val="clear" w:color="auto" w:fill="FFFFFF"/>
              <w:jc w:val="both"/>
            </w:pPr>
            <w:r w:rsidRPr="008A235E">
              <w:t xml:space="preserve">Классификация и принципы организации производственных процессов. </w:t>
            </w:r>
          </w:p>
          <w:p w:rsidR="000F3B43" w:rsidRPr="00793E53" w:rsidRDefault="000F3B43" w:rsidP="00FB3F38">
            <w:pPr>
              <w:shd w:val="clear" w:color="auto" w:fill="FFFFFF"/>
              <w:jc w:val="both"/>
            </w:pPr>
            <w:r w:rsidRPr="00793E53">
              <w:t>Реферирование специальной литературы</w:t>
            </w:r>
          </w:p>
          <w:p w:rsidR="000F3B43" w:rsidRPr="00793E53" w:rsidRDefault="000F3B43" w:rsidP="00FB3F38">
            <w:pPr>
              <w:shd w:val="clear" w:color="auto" w:fill="FFFFFF"/>
              <w:jc w:val="both"/>
            </w:pPr>
            <w:r w:rsidRPr="00793E53">
              <w:t>Работа со справочными материалами</w:t>
            </w:r>
          </w:p>
          <w:p w:rsidR="000F3B43" w:rsidRPr="00793E53" w:rsidRDefault="000F3B43" w:rsidP="00FB3F38">
            <w:pPr>
              <w:shd w:val="clear" w:color="auto" w:fill="FFFFFF"/>
              <w:jc w:val="both"/>
            </w:pPr>
            <w:r w:rsidRPr="00793E53">
              <w:t>Работа с Интернет-ресурсами</w:t>
            </w:r>
          </w:p>
          <w:p w:rsidR="000F3B43" w:rsidRPr="00793E53" w:rsidRDefault="000F3B43" w:rsidP="00FB3F38">
            <w:pPr>
              <w:shd w:val="clear" w:color="auto" w:fill="FFFFFF"/>
              <w:jc w:val="both"/>
            </w:pPr>
            <w:r w:rsidRPr="00793E53">
              <w:t xml:space="preserve">Подготовка </w:t>
            </w:r>
            <w:r>
              <w:t xml:space="preserve">конспекта, </w:t>
            </w:r>
            <w:r w:rsidRPr="00793E53">
              <w:t>презентаций</w:t>
            </w:r>
          </w:p>
        </w:tc>
      </w:tr>
      <w:tr w:rsidR="000F3B43" w:rsidRPr="0092641C" w:rsidTr="00C621E2">
        <w:tc>
          <w:tcPr>
            <w:tcW w:w="800" w:type="dxa"/>
          </w:tcPr>
          <w:p w:rsidR="000F3B43" w:rsidRPr="007B023B" w:rsidRDefault="000F3B43" w:rsidP="00FB3F38">
            <w:pPr>
              <w:pStyle w:val="ListParagraph"/>
              <w:ind w:left="0"/>
              <w:jc w:val="right"/>
            </w:pPr>
            <w:r>
              <w:t>4</w:t>
            </w:r>
          </w:p>
        </w:tc>
        <w:tc>
          <w:tcPr>
            <w:tcW w:w="2783" w:type="dxa"/>
          </w:tcPr>
          <w:p w:rsidR="000F3B43" w:rsidRPr="008A235E" w:rsidRDefault="000F3B43" w:rsidP="00FB3F38">
            <w:pPr>
              <w:jc w:val="both"/>
            </w:pPr>
            <w:r w:rsidRPr="008A235E">
              <w:t>Организация производственного процесса Производственный цикл и его структура</w:t>
            </w:r>
          </w:p>
        </w:tc>
        <w:tc>
          <w:tcPr>
            <w:tcW w:w="6096" w:type="dxa"/>
          </w:tcPr>
          <w:p w:rsidR="000F3B43" w:rsidRPr="00E00020" w:rsidRDefault="000F3B43" w:rsidP="000905DE">
            <w:pPr>
              <w:shd w:val="clear" w:color="auto" w:fill="FFFFFF"/>
              <w:jc w:val="both"/>
              <w:rPr>
                <w:color w:val="000000"/>
              </w:rPr>
            </w:pPr>
            <w:r w:rsidRPr="00E00020">
              <w:rPr>
                <w:color w:val="000000"/>
              </w:rPr>
              <w:t xml:space="preserve">Принципы построения цехов и участков производственного предприятия. </w:t>
            </w:r>
          </w:p>
          <w:p w:rsidR="000F3B43" w:rsidRPr="00E00020" w:rsidRDefault="000F3B43" w:rsidP="000905DE">
            <w:pPr>
              <w:shd w:val="clear" w:color="auto" w:fill="FFFFFF"/>
              <w:jc w:val="both"/>
              <w:rPr>
                <w:color w:val="000000"/>
              </w:rPr>
            </w:pPr>
            <w:r w:rsidRPr="00E00020">
              <w:rPr>
                <w:color w:val="000000"/>
              </w:rPr>
              <w:t>Реферирование специальной литературы</w:t>
            </w:r>
          </w:p>
          <w:p w:rsidR="000F3B43" w:rsidRPr="00793E53" w:rsidRDefault="000F3B43" w:rsidP="00FB3F38">
            <w:pPr>
              <w:shd w:val="clear" w:color="auto" w:fill="FFFFFF"/>
              <w:jc w:val="both"/>
            </w:pPr>
            <w:r w:rsidRPr="00793E53">
              <w:t>Работа со справочными материалами</w:t>
            </w:r>
          </w:p>
          <w:p w:rsidR="000F3B43" w:rsidRPr="00793E53" w:rsidRDefault="000F3B43" w:rsidP="00FB3F38">
            <w:pPr>
              <w:shd w:val="clear" w:color="auto" w:fill="FFFFFF"/>
              <w:jc w:val="both"/>
              <w:rPr>
                <w:highlight w:val="yellow"/>
              </w:rPr>
            </w:pPr>
            <w:r w:rsidRPr="00793E53">
              <w:t>Работа с Интернет-ресурсами</w:t>
            </w:r>
          </w:p>
          <w:p w:rsidR="000F3B43" w:rsidRDefault="000F3B43" w:rsidP="00FB3F38">
            <w:pPr>
              <w:shd w:val="clear" w:color="auto" w:fill="FFFFFF"/>
              <w:jc w:val="both"/>
            </w:pPr>
            <w:r w:rsidRPr="00161BE4">
              <w:t xml:space="preserve">Изучение профильной литературы </w:t>
            </w:r>
          </w:p>
          <w:p w:rsidR="000F3B43" w:rsidRPr="00793E53" w:rsidRDefault="000F3B43" w:rsidP="00FB3F38">
            <w:pPr>
              <w:shd w:val="clear" w:color="auto" w:fill="FFFFFF"/>
              <w:jc w:val="both"/>
            </w:pPr>
            <w:r w:rsidRPr="00793E53">
              <w:t>Индивидуальные творческие задания</w:t>
            </w:r>
          </w:p>
          <w:p w:rsidR="000F3B43" w:rsidRPr="00793E53" w:rsidRDefault="000F3B43" w:rsidP="004A4056">
            <w:pPr>
              <w:shd w:val="clear" w:color="auto" w:fill="FFFFFF"/>
              <w:jc w:val="both"/>
            </w:pPr>
            <w:r w:rsidRPr="00793E53">
              <w:t xml:space="preserve">Подготовка </w:t>
            </w:r>
            <w:r>
              <w:t>конспекта</w:t>
            </w:r>
          </w:p>
        </w:tc>
      </w:tr>
      <w:tr w:rsidR="000F3B43" w:rsidRPr="004F4739" w:rsidTr="00C621E2">
        <w:tc>
          <w:tcPr>
            <w:tcW w:w="800" w:type="dxa"/>
          </w:tcPr>
          <w:p w:rsidR="000F3B43" w:rsidRPr="007B023B" w:rsidRDefault="000F3B43" w:rsidP="00FB3F38">
            <w:pPr>
              <w:pStyle w:val="ListParagraph"/>
              <w:ind w:left="0"/>
              <w:jc w:val="right"/>
            </w:pPr>
            <w:r w:rsidRPr="007B023B">
              <w:t>5</w:t>
            </w:r>
          </w:p>
        </w:tc>
        <w:tc>
          <w:tcPr>
            <w:tcW w:w="2783" w:type="dxa"/>
          </w:tcPr>
          <w:p w:rsidR="000F3B43" w:rsidRPr="008A235E" w:rsidRDefault="000F3B43" w:rsidP="00FB3F38">
            <w:pPr>
              <w:jc w:val="both"/>
            </w:pPr>
            <w:r w:rsidRPr="008A235E">
              <w:t>Планирование производства. Планирование как составляющая производственного менеджмента.</w:t>
            </w:r>
          </w:p>
        </w:tc>
        <w:tc>
          <w:tcPr>
            <w:tcW w:w="6096" w:type="dxa"/>
          </w:tcPr>
          <w:p w:rsidR="000F3B43" w:rsidRDefault="000F3B43" w:rsidP="00FB3F38">
            <w:pPr>
              <w:shd w:val="clear" w:color="auto" w:fill="FFFFFF"/>
              <w:jc w:val="both"/>
            </w:pPr>
            <w:r w:rsidRPr="00E00020">
              <w:t>Планирование работ по методу критического пути.</w:t>
            </w:r>
          </w:p>
          <w:p w:rsidR="000F3B43" w:rsidRPr="00793E53" w:rsidRDefault="000F3B43" w:rsidP="00FB3F38">
            <w:pPr>
              <w:shd w:val="clear" w:color="auto" w:fill="FFFFFF"/>
              <w:jc w:val="both"/>
            </w:pPr>
            <w:r w:rsidRPr="00793E53">
              <w:t>Работа со справочными материалами</w:t>
            </w:r>
          </w:p>
          <w:p w:rsidR="000F3B43" w:rsidRPr="00793E53" w:rsidRDefault="000F3B43" w:rsidP="00FB3F38">
            <w:pPr>
              <w:shd w:val="clear" w:color="auto" w:fill="FFFFFF"/>
              <w:jc w:val="both"/>
            </w:pPr>
            <w:r w:rsidRPr="00793E53">
              <w:t>Работа с Интернет-ресурсами</w:t>
            </w:r>
          </w:p>
          <w:p w:rsidR="000F3B43" w:rsidRPr="00793E53" w:rsidRDefault="000F3B43" w:rsidP="000905DE">
            <w:pPr>
              <w:shd w:val="clear" w:color="auto" w:fill="FFFFFF"/>
              <w:jc w:val="both"/>
            </w:pPr>
            <w:r>
              <w:t>Подготовка конспекта.</w:t>
            </w:r>
          </w:p>
        </w:tc>
      </w:tr>
      <w:tr w:rsidR="000F3B43" w:rsidRPr="00C06B3E" w:rsidTr="00C621E2">
        <w:trPr>
          <w:trHeight w:val="1443"/>
        </w:trPr>
        <w:tc>
          <w:tcPr>
            <w:tcW w:w="800" w:type="dxa"/>
          </w:tcPr>
          <w:p w:rsidR="000F3B43" w:rsidRPr="007B023B" w:rsidRDefault="000F3B43" w:rsidP="00FB3F38">
            <w:pPr>
              <w:pStyle w:val="ListParagraph"/>
              <w:ind w:left="0"/>
              <w:jc w:val="right"/>
            </w:pPr>
            <w:r w:rsidRPr="007B023B">
              <w:t>6</w:t>
            </w:r>
          </w:p>
        </w:tc>
        <w:tc>
          <w:tcPr>
            <w:tcW w:w="2783" w:type="dxa"/>
          </w:tcPr>
          <w:p w:rsidR="000F3B43" w:rsidRPr="008A235E" w:rsidRDefault="000F3B43" w:rsidP="00FB3F38">
            <w:pPr>
              <w:jc w:val="both"/>
            </w:pPr>
            <w:r w:rsidRPr="008A235E">
              <w:t>Разработка плана производства и производственной программы</w:t>
            </w:r>
          </w:p>
        </w:tc>
        <w:tc>
          <w:tcPr>
            <w:tcW w:w="6096" w:type="dxa"/>
          </w:tcPr>
          <w:p w:rsidR="000F3B43" w:rsidRDefault="000F3B43" w:rsidP="00FB3F38">
            <w:pPr>
              <w:shd w:val="clear" w:color="auto" w:fill="FFFFFF"/>
              <w:jc w:val="both"/>
            </w:pPr>
            <w:r>
              <w:t>Д</w:t>
            </w:r>
            <w:r w:rsidRPr="007F3AF7">
              <w:t>испетчировани</w:t>
            </w:r>
            <w:r>
              <w:t>е и его роль</w:t>
            </w:r>
            <w:r w:rsidRPr="007F3AF7">
              <w:t xml:space="preserve"> в организации эффективности внутренних экономических отношений предприятия</w:t>
            </w:r>
            <w:r w:rsidRPr="004A4056">
              <w:t>.</w:t>
            </w:r>
          </w:p>
          <w:p w:rsidR="000F3B43" w:rsidRPr="00793E53" w:rsidRDefault="000F3B43" w:rsidP="00FB3F38">
            <w:pPr>
              <w:shd w:val="clear" w:color="auto" w:fill="FFFFFF"/>
              <w:jc w:val="both"/>
            </w:pPr>
            <w:r w:rsidRPr="00793E53">
              <w:t>Работа со справочными материалами</w:t>
            </w:r>
          </w:p>
          <w:p w:rsidR="000F3B43" w:rsidRPr="00793E53" w:rsidRDefault="000F3B43" w:rsidP="00FB3F38">
            <w:pPr>
              <w:shd w:val="clear" w:color="auto" w:fill="FFFFFF"/>
              <w:jc w:val="both"/>
            </w:pPr>
            <w:r w:rsidRPr="00793E53">
              <w:t>Работа с Интернет-ресурсами</w:t>
            </w:r>
          </w:p>
          <w:p w:rsidR="000F3B43" w:rsidRDefault="000F3B43" w:rsidP="000821AC">
            <w:pPr>
              <w:shd w:val="clear" w:color="auto" w:fill="FFFFFF"/>
              <w:jc w:val="both"/>
            </w:pPr>
            <w:r w:rsidRPr="00793E53">
              <w:t xml:space="preserve">Изучение </w:t>
            </w:r>
            <w:r>
              <w:t>профильной литературы.</w:t>
            </w:r>
          </w:p>
          <w:p w:rsidR="000F3B43" w:rsidRPr="00793E53" w:rsidRDefault="000F3B43" w:rsidP="000821AC">
            <w:pPr>
              <w:shd w:val="clear" w:color="auto" w:fill="FFFFFF"/>
              <w:jc w:val="both"/>
            </w:pPr>
            <w:r>
              <w:t>Подготовка конспектов.</w:t>
            </w:r>
          </w:p>
        </w:tc>
      </w:tr>
      <w:tr w:rsidR="000F3B43" w:rsidRPr="00C06B3E" w:rsidTr="00C621E2">
        <w:tc>
          <w:tcPr>
            <w:tcW w:w="800" w:type="dxa"/>
          </w:tcPr>
          <w:p w:rsidR="000F3B43" w:rsidRPr="007B023B" w:rsidRDefault="000F3B43" w:rsidP="00FB3F38">
            <w:pPr>
              <w:pStyle w:val="ListParagraph"/>
              <w:ind w:left="0"/>
              <w:jc w:val="right"/>
            </w:pPr>
            <w:r w:rsidRPr="007B023B">
              <w:t>7</w:t>
            </w:r>
          </w:p>
        </w:tc>
        <w:tc>
          <w:tcPr>
            <w:tcW w:w="2783" w:type="dxa"/>
          </w:tcPr>
          <w:p w:rsidR="000F3B43" w:rsidRPr="008A235E" w:rsidRDefault="000F3B43" w:rsidP="00FB3F38">
            <w:pPr>
              <w:jc w:val="both"/>
            </w:pPr>
            <w:r w:rsidRPr="008A235E">
              <w:t>Управление материально-производственными запасами.</w:t>
            </w:r>
          </w:p>
        </w:tc>
        <w:tc>
          <w:tcPr>
            <w:tcW w:w="6096" w:type="dxa"/>
          </w:tcPr>
          <w:p w:rsidR="000F3B43" w:rsidRDefault="000F3B43" w:rsidP="00FB3F38">
            <w:pPr>
              <w:shd w:val="clear" w:color="auto" w:fill="FFFFFF"/>
              <w:jc w:val="both"/>
            </w:pPr>
            <w:r w:rsidRPr="002163EC">
              <w:t xml:space="preserve">Методика заказов, методики МРП-1, МРП-2, ЕРП, Канбан. </w:t>
            </w:r>
          </w:p>
          <w:p w:rsidR="000F3B43" w:rsidRPr="00793E53" w:rsidRDefault="000F3B43" w:rsidP="00FB3F38">
            <w:pPr>
              <w:shd w:val="clear" w:color="auto" w:fill="FFFFFF"/>
              <w:jc w:val="both"/>
            </w:pPr>
            <w:r w:rsidRPr="00793E53">
              <w:t>Реферирование специальной литературы</w:t>
            </w:r>
          </w:p>
          <w:p w:rsidR="000F3B43" w:rsidRPr="00793E53" w:rsidRDefault="000F3B43" w:rsidP="00FB3F38">
            <w:pPr>
              <w:shd w:val="clear" w:color="auto" w:fill="FFFFFF"/>
              <w:jc w:val="both"/>
            </w:pPr>
            <w:r w:rsidRPr="00793E53">
              <w:t>Работа со справочными материалами</w:t>
            </w:r>
          </w:p>
          <w:p w:rsidR="000F3B43" w:rsidRPr="00793E53" w:rsidRDefault="000F3B43" w:rsidP="00FB3F38">
            <w:pPr>
              <w:shd w:val="clear" w:color="auto" w:fill="FFFFFF"/>
              <w:jc w:val="both"/>
            </w:pPr>
            <w:r w:rsidRPr="00793E53">
              <w:t>Работа с Интернет-ресурсами</w:t>
            </w:r>
          </w:p>
          <w:p w:rsidR="000F3B43" w:rsidRPr="00793E53" w:rsidRDefault="000F3B43" w:rsidP="004A4056">
            <w:pPr>
              <w:shd w:val="clear" w:color="auto" w:fill="FFFFFF"/>
              <w:jc w:val="both"/>
            </w:pPr>
            <w:r w:rsidRPr="00793E53">
              <w:t xml:space="preserve">Подготовка </w:t>
            </w:r>
            <w:r>
              <w:t>конспектов, презентаций</w:t>
            </w:r>
          </w:p>
        </w:tc>
      </w:tr>
      <w:tr w:rsidR="000F3B43" w:rsidRPr="00C06B3E" w:rsidTr="00C621E2">
        <w:tc>
          <w:tcPr>
            <w:tcW w:w="800" w:type="dxa"/>
          </w:tcPr>
          <w:p w:rsidR="000F3B43" w:rsidRPr="007B023B" w:rsidRDefault="000F3B43" w:rsidP="00FB3F38">
            <w:pPr>
              <w:pStyle w:val="ListParagraph"/>
              <w:ind w:left="0"/>
              <w:jc w:val="right"/>
            </w:pPr>
            <w:r w:rsidRPr="007B023B">
              <w:t>8</w:t>
            </w:r>
          </w:p>
        </w:tc>
        <w:tc>
          <w:tcPr>
            <w:tcW w:w="2783" w:type="dxa"/>
          </w:tcPr>
          <w:p w:rsidR="000F3B43" w:rsidRPr="008A235E" w:rsidRDefault="000F3B43" w:rsidP="00FB3F38">
            <w:pPr>
              <w:jc w:val="both"/>
            </w:pPr>
            <w:r w:rsidRPr="008A235E">
              <w:t>Управление качеством продукции и управленческий контроль.</w:t>
            </w:r>
          </w:p>
        </w:tc>
        <w:tc>
          <w:tcPr>
            <w:tcW w:w="6096" w:type="dxa"/>
          </w:tcPr>
          <w:p w:rsidR="000F3B43" w:rsidRDefault="000F3B43" w:rsidP="004A4056">
            <w:pPr>
              <w:shd w:val="clear" w:color="auto" w:fill="FFFFFF"/>
              <w:jc w:val="both"/>
            </w:pPr>
            <w:r>
              <w:t>Требования к с</w:t>
            </w:r>
            <w:r w:rsidRPr="00E00020">
              <w:t>истем</w:t>
            </w:r>
            <w:r>
              <w:t>е</w:t>
            </w:r>
            <w:r w:rsidRPr="00E00020">
              <w:t xml:space="preserve"> управления качеством на предприяти</w:t>
            </w:r>
            <w:r>
              <w:t>ях в соответствии с</w:t>
            </w:r>
            <w:r w:rsidRPr="00E00020">
              <w:t xml:space="preserve"> международны</w:t>
            </w:r>
            <w:r>
              <w:t>ми</w:t>
            </w:r>
            <w:r w:rsidRPr="00E00020">
              <w:t xml:space="preserve"> стандарт</w:t>
            </w:r>
            <w:r>
              <w:t>ами</w:t>
            </w:r>
            <w:r w:rsidRPr="00E00020">
              <w:t xml:space="preserve"> ISO серии 9000</w:t>
            </w:r>
            <w:r>
              <w:t>.</w:t>
            </w:r>
          </w:p>
          <w:p w:rsidR="000F3B43" w:rsidRPr="00793E53" w:rsidRDefault="000F3B43" w:rsidP="004A4056">
            <w:pPr>
              <w:shd w:val="clear" w:color="auto" w:fill="FFFFFF"/>
              <w:jc w:val="both"/>
            </w:pPr>
            <w:r w:rsidRPr="00793E53">
              <w:t>Реферирование профильной литературы</w:t>
            </w:r>
          </w:p>
          <w:p w:rsidR="000F3B43" w:rsidRPr="00793E53" w:rsidRDefault="000F3B43" w:rsidP="00FB3F38">
            <w:pPr>
              <w:shd w:val="clear" w:color="auto" w:fill="FFFFFF"/>
              <w:jc w:val="both"/>
            </w:pPr>
            <w:r w:rsidRPr="00793E53">
              <w:t>Работа со справочными материалами</w:t>
            </w:r>
          </w:p>
          <w:p w:rsidR="000F3B43" w:rsidRPr="00793E53" w:rsidRDefault="000F3B43" w:rsidP="00FB3F38">
            <w:pPr>
              <w:shd w:val="clear" w:color="auto" w:fill="FFFFFF"/>
              <w:jc w:val="both"/>
            </w:pPr>
            <w:r w:rsidRPr="00793E53">
              <w:t>Работа с Интернет-ресурсами</w:t>
            </w:r>
          </w:p>
          <w:p w:rsidR="000F3B43" w:rsidRPr="00793E53" w:rsidRDefault="000F3B43" w:rsidP="00161BE4">
            <w:pPr>
              <w:shd w:val="clear" w:color="auto" w:fill="FFFFFF"/>
              <w:jc w:val="both"/>
            </w:pPr>
            <w:r>
              <w:t>Подготовка конспекта.</w:t>
            </w:r>
          </w:p>
        </w:tc>
      </w:tr>
      <w:tr w:rsidR="000F3B43" w:rsidRPr="00C06B3E" w:rsidTr="00C621E2">
        <w:tc>
          <w:tcPr>
            <w:tcW w:w="800" w:type="dxa"/>
          </w:tcPr>
          <w:p w:rsidR="000F3B43" w:rsidRPr="007B023B" w:rsidRDefault="000F3B43" w:rsidP="00FB3F38">
            <w:pPr>
              <w:pStyle w:val="ListParagraph"/>
              <w:ind w:left="0"/>
              <w:jc w:val="right"/>
            </w:pPr>
            <w:r w:rsidRPr="007B023B">
              <w:t>9</w:t>
            </w:r>
          </w:p>
        </w:tc>
        <w:tc>
          <w:tcPr>
            <w:tcW w:w="2783" w:type="dxa"/>
          </w:tcPr>
          <w:p w:rsidR="000F3B43" w:rsidRPr="008A235E" w:rsidRDefault="000F3B43" w:rsidP="00FB3F38">
            <w:pPr>
              <w:jc w:val="both"/>
            </w:pPr>
            <w:r w:rsidRPr="008A235E">
              <w:t>Организация и управление производственной инфраструктурой предприятий.</w:t>
            </w:r>
          </w:p>
        </w:tc>
        <w:tc>
          <w:tcPr>
            <w:tcW w:w="6096" w:type="dxa"/>
          </w:tcPr>
          <w:p w:rsidR="000F3B43" w:rsidRDefault="000F3B43" w:rsidP="00FB3F38">
            <w:pPr>
              <w:shd w:val="clear" w:color="auto" w:fill="FFFFFF"/>
              <w:jc w:val="both"/>
              <w:rPr>
                <w:lang w:eastAsia="en-US"/>
              </w:rPr>
            </w:pPr>
            <w:r w:rsidRPr="00E00020">
              <w:rPr>
                <w:lang w:eastAsia="en-US"/>
              </w:rPr>
              <w:t>Организация и управление склад</w:t>
            </w:r>
            <w:r>
              <w:rPr>
                <w:lang w:eastAsia="en-US"/>
              </w:rPr>
              <w:t>ским хозяйством предприятия</w:t>
            </w:r>
            <w:r w:rsidRPr="00EE7162">
              <w:rPr>
                <w:lang w:eastAsia="en-US"/>
              </w:rPr>
              <w:t>.</w:t>
            </w:r>
            <w:r w:rsidRPr="00E00020">
              <w:rPr>
                <w:lang w:eastAsia="en-US"/>
              </w:rPr>
              <w:t>Организация и управление энергетическим обеспечением производства.</w:t>
            </w:r>
          </w:p>
          <w:p w:rsidR="000F3B43" w:rsidRPr="00793E53" w:rsidRDefault="000F3B43" w:rsidP="00FB3F38">
            <w:pPr>
              <w:shd w:val="clear" w:color="auto" w:fill="FFFFFF"/>
              <w:jc w:val="both"/>
            </w:pPr>
            <w:r w:rsidRPr="00793E53">
              <w:t>Реферирование литературы</w:t>
            </w:r>
          </w:p>
          <w:p w:rsidR="000F3B43" w:rsidRPr="00793E53" w:rsidRDefault="000F3B43" w:rsidP="00FB3F38">
            <w:pPr>
              <w:shd w:val="clear" w:color="auto" w:fill="FFFFFF"/>
              <w:jc w:val="both"/>
            </w:pPr>
            <w:r w:rsidRPr="00793E53">
              <w:t>Работа со справочными материалами</w:t>
            </w:r>
          </w:p>
          <w:p w:rsidR="000F3B43" w:rsidRPr="00793E53" w:rsidRDefault="000F3B43" w:rsidP="00FB3F38">
            <w:pPr>
              <w:shd w:val="clear" w:color="auto" w:fill="FFFFFF"/>
              <w:jc w:val="both"/>
            </w:pPr>
            <w:r w:rsidRPr="00793E53">
              <w:t>Работа с Интернет-ресурсами</w:t>
            </w:r>
          </w:p>
          <w:p w:rsidR="000F3B43" w:rsidRPr="00793E53" w:rsidRDefault="000F3B43" w:rsidP="00EE7162">
            <w:pPr>
              <w:shd w:val="clear" w:color="auto" w:fill="FFFFFF"/>
              <w:jc w:val="both"/>
            </w:pPr>
            <w:r w:rsidRPr="00793E53">
              <w:t xml:space="preserve">Подготовка </w:t>
            </w:r>
            <w:r>
              <w:t>конспекта</w:t>
            </w:r>
          </w:p>
        </w:tc>
      </w:tr>
    </w:tbl>
    <w:p w:rsidR="000F3B43" w:rsidRDefault="000F3B43" w:rsidP="006774E3">
      <w:pPr>
        <w:autoSpaceDE w:val="0"/>
        <w:autoSpaceDN w:val="0"/>
        <w:adjustRightInd w:val="0"/>
        <w:ind w:left="360"/>
        <w:jc w:val="both"/>
        <w:rPr>
          <w:b/>
          <w:bCs/>
          <w:i/>
          <w:iCs/>
        </w:rPr>
      </w:pPr>
    </w:p>
    <w:p w:rsidR="000F3B43" w:rsidRPr="006774E3" w:rsidRDefault="000F3B43"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F3B43" w:rsidRDefault="000F3B43" w:rsidP="00A27CBF">
      <w:pPr>
        <w:ind w:firstLine="360"/>
        <w:jc w:val="both"/>
        <w:rPr>
          <w:shd w:val="clear" w:color="auto" w:fill="FFFFFF"/>
        </w:rPr>
      </w:pPr>
      <w:r w:rsidRPr="0090357F">
        <w:rPr>
          <w:shd w:val="clear" w:color="auto" w:fill="FFFFFF"/>
        </w:rPr>
        <w:t xml:space="preserve">1. </w:t>
      </w:r>
      <w:r w:rsidRPr="00D26D02">
        <w:rPr>
          <w:shd w:val="clear" w:color="auto" w:fill="FFFFFF"/>
        </w:rPr>
        <w:t xml:space="preserve">Серков, Л. Н. Производственный менеджмент: учебное пособие / Л. Н. Серков, Д. А. Синица, Л. В. Александрова. — Симферополь: Университет экономики и управления, 2017. — 200 c. — ISBN 2227-8397. — Текст: электронный // Электронно-библиотечная система IPR BOOKS: [сайт]. — URL: </w:t>
      </w:r>
      <w:hyperlink r:id="rId5" w:history="1">
        <w:r w:rsidRPr="009C233B">
          <w:rPr>
            <w:rStyle w:val="Hyperlink"/>
            <w:shd w:val="clear" w:color="auto" w:fill="FFFFFF"/>
          </w:rPr>
          <w:t>https://www.iprbookshop.ru/83939.html</w:t>
        </w:r>
      </w:hyperlink>
    </w:p>
    <w:p w:rsidR="000F3B43" w:rsidRDefault="000F3B43" w:rsidP="00A27CBF">
      <w:pPr>
        <w:ind w:firstLine="360"/>
        <w:jc w:val="both"/>
        <w:rPr>
          <w:shd w:val="clear" w:color="auto" w:fill="FFFFFF"/>
        </w:rPr>
      </w:pPr>
      <w:r>
        <w:rPr>
          <w:shd w:val="clear" w:color="auto" w:fill="FFFFFF"/>
        </w:rPr>
        <w:t>2.</w:t>
      </w:r>
      <w:r w:rsidRPr="00F87DAF">
        <w:rPr>
          <w:shd w:val="clear" w:color="auto" w:fill="FFFFFF"/>
        </w:rPr>
        <w:t xml:space="preserve">Магомедов, Ш. Ш. Управление качеством продукции: учебник / Ш. Ш. Магомедов, Г. Е. Беспалова. — Москва: Дашков и К, 2018. — 335 c. — ISBN 978-5-394-01715-5. — Текст: электронный // Электронно-библиотечная система IPR BOOKS: [сайт]. — URL: </w:t>
      </w:r>
      <w:hyperlink r:id="rId6" w:history="1">
        <w:r w:rsidRPr="009C233B">
          <w:rPr>
            <w:rStyle w:val="Hyperlink"/>
            <w:shd w:val="clear" w:color="auto" w:fill="FFFFFF"/>
          </w:rPr>
          <w:t>https://www.iprbookshop.ru/85179.html</w:t>
        </w:r>
      </w:hyperlink>
    </w:p>
    <w:p w:rsidR="000F3B43" w:rsidRDefault="000F3B43" w:rsidP="00A27CBF">
      <w:pPr>
        <w:ind w:firstLine="360"/>
        <w:jc w:val="both"/>
        <w:rPr>
          <w:shd w:val="clear" w:color="auto" w:fill="FFFFFF"/>
        </w:rPr>
      </w:pPr>
      <w:r>
        <w:rPr>
          <w:shd w:val="clear" w:color="auto" w:fill="FFFFFF"/>
        </w:rPr>
        <w:t xml:space="preserve">3. </w:t>
      </w:r>
      <w:r w:rsidRPr="00F87DAF">
        <w:rPr>
          <w:shd w:val="clear" w:color="auto" w:fill="FFFFFF"/>
        </w:rPr>
        <w:t xml:space="preserve">Сатаева, Д. М. Стандарты организации в системе управления качеством: учебное пособие / Д. М. Сатаева, О. В. Крайнова. — Саратов: Ай Пи Эр Медиа, 2018. — 49 c. — ISBN 978-5-4486-0036-4. — Текст: электронный // Электронно-библиотечная система IPR BOOKS: [сайт]. — URL: </w:t>
      </w:r>
      <w:hyperlink r:id="rId7" w:history="1">
        <w:r w:rsidRPr="009C233B">
          <w:rPr>
            <w:rStyle w:val="Hyperlink"/>
            <w:shd w:val="clear" w:color="auto" w:fill="FFFFFF"/>
          </w:rPr>
          <w:t>https://www.iprbookshop.ru/71590.html</w:t>
        </w:r>
      </w:hyperlink>
    </w:p>
    <w:p w:rsidR="000F3B43" w:rsidRPr="0090357F" w:rsidRDefault="000F3B43" w:rsidP="00A27CBF">
      <w:pPr>
        <w:ind w:firstLine="360"/>
        <w:jc w:val="both"/>
        <w:rPr>
          <w:shd w:val="clear" w:color="auto" w:fill="FFFFFF"/>
        </w:rPr>
      </w:pPr>
      <w:r>
        <w:rPr>
          <w:shd w:val="clear" w:color="auto" w:fill="FFFFFF"/>
        </w:rPr>
        <w:t>4.</w:t>
      </w:r>
      <w:r w:rsidRPr="00D26D02">
        <w:rPr>
          <w:shd w:val="clear" w:color="auto" w:fill="FFFFFF"/>
        </w:rPr>
        <w:t>Канбан и «точно вовремя» на Toyota: Менеджмент начинается на рабочем месте / перевод Е. Пестерева. — 4-е изд. — Москва: Альпина Паблишер, 2019. — 214 c. — ISBN 978-5-9614-5636-3. — Текст : электронный // Электронно</w:t>
      </w:r>
      <w:r>
        <w:rPr>
          <w:shd w:val="clear" w:color="auto" w:fill="FFFFFF"/>
        </w:rPr>
        <w:t>-библиотечная система IPR BOOKS</w:t>
      </w:r>
      <w:r w:rsidRPr="00D26D02">
        <w:rPr>
          <w:shd w:val="clear" w:color="auto" w:fill="FFFFFF"/>
        </w:rPr>
        <w:t xml:space="preserve">: [сайт]. — URL: </w:t>
      </w:r>
      <w:hyperlink r:id="rId8" w:history="1">
        <w:r w:rsidRPr="009C233B">
          <w:rPr>
            <w:rStyle w:val="Hyperlink"/>
            <w:shd w:val="clear" w:color="auto" w:fill="FFFFFF"/>
          </w:rPr>
          <w:t>https://www.iprbookshop.ru/82898.html</w:t>
        </w:r>
      </w:hyperlink>
      <w:r w:rsidRPr="00D26D02">
        <w:rPr>
          <w:shd w:val="clear" w:color="auto" w:fill="FFFFFF"/>
        </w:rPr>
        <w:tab/>
      </w:r>
    </w:p>
    <w:p w:rsidR="000F3B43" w:rsidRPr="0090357F" w:rsidRDefault="000F3B43" w:rsidP="00EB3314">
      <w:pPr>
        <w:autoSpaceDE w:val="0"/>
        <w:autoSpaceDN w:val="0"/>
        <w:adjustRightInd w:val="0"/>
        <w:jc w:val="both"/>
        <w:rPr>
          <w:b/>
        </w:rPr>
      </w:pPr>
    </w:p>
    <w:p w:rsidR="000F3B43" w:rsidRPr="00DC11F5" w:rsidRDefault="000F3B4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F3B43" w:rsidRPr="00DC11F5" w:rsidRDefault="000F3B4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F3B43" w:rsidRPr="00DC11F5" w:rsidRDefault="000F3B43" w:rsidP="00D00133">
      <w:pPr>
        <w:autoSpaceDE w:val="0"/>
        <w:autoSpaceDN w:val="0"/>
        <w:adjustRightInd w:val="0"/>
        <w:ind w:left="720"/>
        <w:jc w:val="both"/>
      </w:pPr>
      <w:r w:rsidRPr="00DC11F5">
        <w:t>- текущий контроль успеваемости</w:t>
      </w:r>
    </w:p>
    <w:p w:rsidR="000F3B43" w:rsidRPr="00DC11F5" w:rsidRDefault="000F3B43" w:rsidP="00034A75">
      <w:pPr>
        <w:autoSpaceDE w:val="0"/>
        <w:autoSpaceDN w:val="0"/>
        <w:adjustRightInd w:val="0"/>
        <w:ind w:left="720"/>
        <w:jc w:val="both"/>
      </w:pPr>
      <w:r w:rsidRPr="00DC11F5">
        <w:t>- промежуточная аттестация обучающихся по дисциплине</w:t>
      </w:r>
    </w:p>
    <w:p w:rsidR="000F3B43" w:rsidRPr="00DC11F5" w:rsidRDefault="000F3B4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F3B43" w:rsidRPr="00DC11F5" w:rsidRDefault="000F3B4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F3B43" w:rsidRPr="00DC11F5" w:rsidRDefault="000F3B43" w:rsidP="00D00133">
      <w:pPr>
        <w:autoSpaceDE w:val="0"/>
        <w:autoSpaceDN w:val="0"/>
        <w:adjustRightInd w:val="0"/>
        <w:ind w:left="720"/>
        <w:jc w:val="both"/>
        <w:rPr>
          <w:i/>
          <w:iCs/>
        </w:rPr>
      </w:pPr>
    </w:p>
    <w:p w:rsidR="000F3B43" w:rsidRPr="00F87DAF" w:rsidRDefault="000F3B43" w:rsidP="00797934">
      <w:pPr>
        <w:pStyle w:val="ListParagraph"/>
        <w:numPr>
          <w:ilvl w:val="1"/>
          <w:numId w:val="11"/>
        </w:numPr>
        <w:jc w:val="both"/>
        <w:rPr>
          <w:b/>
          <w:iCs/>
        </w:rPr>
      </w:pPr>
      <w:r w:rsidRPr="00F87DAF">
        <w:rPr>
          <w:b/>
          <w:iCs/>
        </w:rPr>
        <w:t>Паспорт фонда оценочных средств для проведения текущей аттестации по дисциплине (модулю)</w:t>
      </w:r>
    </w:p>
    <w:p w:rsidR="000F3B43" w:rsidRPr="00DC11F5" w:rsidRDefault="000F3B43"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6"/>
        <w:gridCol w:w="2551"/>
        <w:gridCol w:w="2098"/>
        <w:gridCol w:w="4252"/>
      </w:tblGrid>
      <w:tr w:rsidR="000F3B43" w:rsidRPr="00B751FC" w:rsidTr="00BA2D9B">
        <w:tc>
          <w:tcPr>
            <w:tcW w:w="596" w:type="dxa"/>
          </w:tcPr>
          <w:p w:rsidR="000F3B43" w:rsidRPr="00AC402A" w:rsidRDefault="000F3B43" w:rsidP="00B751FC">
            <w:pPr>
              <w:pStyle w:val="ListParagraph"/>
              <w:spacing w:line="216" w:lineRule="auto"/>
              <w:ind w:left="0"/>
              <w:jc w:val="center"/>
            </w:pPr>
            <w:r w:rsidRPr="00AC402A">
              <w:t>№ п/п</w:t>
            </w:r>
          </w:p>
        </w:tc>
        <w:tc>
          <w:tcPr>
            <w:tcW w:w="2551" w:type="dxa"/>
          </w:tcPr>
          <w:p w:rsidR="000F3B43" w:rsidRPr="00AC402A" w:rsidRDefault="000F3B43" w:rsidP="00B751FC">
            <w:pPr>
              <w:pStyle w:val="ListParagraph"/>
              <w:spacing w:line="216" w:lineRule="auto"/>
              <w:ind w:left="0"/>
              <w:jc w:val="center"/>
            </w:pPr>
            <w:r w:rsidRPr="00AC402A">
              <w:t>Контролируемые разделы (темы)</w:t>
            </w:r>
          </w:p>
        </w:tc>
        <w:tc>
          <w:tcPr>
            <w:tcW w:w="2098" w:type="dxa"/>
          </w:tcPr>
          <w:p w:rsidR="000F3B43" w:rsidRPr="00AC402A" w:rsidRDefault="000F3B43" w:rsidP="00B751FC">
            <w:pPr>
              <w:pStyle w:val="ListParagraph"/>
              <w:spacing w:line="216" w:lineRule="auto"/>
              <w:ind w:left="0"/>
              <w:jc w:val="center"/>
            </w:pPr>
            <w:r w:rsidRPr="00AC402A">
              <w:t>Код контролируемой компетенции</w:t>
            </w:r>
          </w:p>
        </w:tc>
        <w:tc>
          <w:tcPr>
            <w:tcW w:w="4252" w:type="dxa"/>
          </w:tcPr>
          <w:p w:rsidR="000F3B43" w:rsidRPr="00AC402A" w:rsidRDefault="000F3B43" w:rsidP="00B751FC">
            <w:pPr>
              <w:pStyle w:val="ListParagraph"/>
              <w:spacing w:line="216" w:lineRule="auto"/>
              <w:ind w:left="0"/>
            </w:pPr>
            <w:r w:rsidRPr="00AC402A">
              <w:t xml:space="preserve"> Наименование оценочного средства</w:t>
            </w:r>
          </w:p>
        </w:tc>
      </w:tr>
      <w:tr w:rsidR="000F3B43" w:rsidRPr="00B751FC" w:rsidTr="00BA2D9B">
        <w:tc>
          <w:tcPr>
            <w:tcW w:w="596" w:type="dxa"/>
          </w:tcPr>
          <w:p w:rsidR="000F3B43" w:rsidRPr="008A235E" w:rsidRDefault="000F3B43" w:rsidP="00B751FC">
            <w:pPr>
              <w:pStyle w:val="ListParagraph"/>
              <w:numPr>
                <w:ilvl w:val="0"/>
                <w:numId w:val="3"/>
              </w:numPr>
              <w:spacing w:line="216" w:lineRule="auto"/>
              <w:ind w:left="0"/>
            </w:pPr>
            <w:r w:rsidRPr="008A235E">
              <w:t>1</w:t>
            </w:r>
          </w:p>
        </w:tc>
        <w:tc>
          <w:tcPr>
            <w:tcW w:w="2551" w:type="dxa"/>
          </w:tcPr>
          <w:p w:rsidR="000F3B43" w:rsidRPr="008A235E" w:rsidRDefault="000F3B43" w:rsidP="00BA5730">
            <w:pPr>
              <w:pStyle w:val="1"/>
              <w:spacing w:after="0" w:line="240" w:lineRule="auto"/>
              <w:ind w:left="0"/>
              <w:jc w:val="both"/>
              <w:rPr>
                <w:rFonts w:ascii="Times New Roman" w:hAnsi="Times New Roman"/>
                <w:spacing w:val="2"/>
                <w:sz w:val="24"/>
                <w:szCs w:val="24"/>
              </w:rPr>
            </w:pPr>
            <w:r w:rsidRPr="008A235E">
              <w:rPr>
                <w:rFonts w:ascii="Times New Roman" w:hAnsi="Times New Roman"/>
                <w:spacing w:val="2"/>
                <w:sz w:val="24"/>
                <w:szCs w:val="24"/>
              </w:rPr>
              <w:t>Исторические аспекты исследования производства и современный производственный менеджмент</w:t>
            </w:r>
          </w:p>
        </w:tc>
        <w:tc>
          <w:tcPr>
            <w:tcW w:w="2098" w:type="dxa"/>
          </w:tcPr>
          <w:p w:rsidR="000F3B43" w:rsidRPr="0090357F" w:rsidRDefault="000F3B43" w:rsidP="00BA5730">
            <w:pPr>
              <w:pStyle w:val="ListParagraph"/>
              <w:spacing w:line="216" w:lineRule="auto"/>
              <w:ind w:left="0"/>
              <w:jc w:val="center"/>
            </w:pPr>
            <w:r>
              <w:t>УК-2</w:t>
            </w:r>
          </w:p>
        </w:tc>
        <w:tc>
          <w:tcPr>
            <w:tcW w:w="4252" w:type="dxa"/>
          </w:tcPr>
          <w:p w:rsidR="000F3B43" w:rsidRPr="00161BE4" w:rsidRDefault="000F3B43" w:rsidP="0090357F">
            <w:pPr>
              <w:pStyle w:val="ListParagraph"/>
              <w:spacing w:line="216" w:lineRule="auto"/>
              <w:ind w:left="0"/>
              <w:jc w:val="both"/>
            </w:pPr>
            <w:r w:rsidRPr="00161BE4">
              <w:t>Вопросы к занятию, практическое задание, защита информационного проекта (презентации)</w:t>
            </w:r>
          </w:p>
        </w:tc>
      </w:tr>
      <w:tr w:rsidR="000F3B43" w:rsidRPr="00B751FC" w:rsidTr="00BA2D9B">
        <w:tc>
          <w:tcPr>
            <w:tcW w:w="596" w:type="dxa"/>
          </w:tcPr>
          <w:p w:rsidR="000F3B43" w:rsidRPr="008A235E" w:rsidRDefault="000F3B43" w:rsidP="00B751FC">
            <w:pPr>
              <w:pStyle w:val="ListParagraph"/>
              <w:numPr>
                <w:ilvl w:val="0"/>
                <w:numId w:val="3"/>
              </w:numPr>
              <w:spacing w:line="216" w:lineRule="auto"/>
              <w:ind w:left="0"/>
            </w:pPr>
            <w:r w:rsidRPr="008A235E">
              <w:t>2</w:t>
            </w:r>
          </w:p>
        </w:tc>
        <w:tc>
          <w:tcPr>
            <w:tcW w:w="2551" w:type="dxa"/>
          </w:tcPr>
          <w:p w:rsidR="000F3B43" w:rsidRPr="008A235E" w:rsidRDefault="000F3B43" w:rsidP="00B751FC">
            <w:pPr>
              <w:spacing w:line="216" w:lineRule="auto"/>
              <w:jc w:val="both"/>
            </w:pPr>
            <w:r w:rsidRPr="008A235E">
              <w:t>Понятие производства и производственной системы.</w:t>
            </w:r>
          </w:p>
        </w:tc>
        <w:tc>
          <w:tcPr>
            <w:tcW w:w="2098" w:type="dxa"/>
          </w:tcPr>
          <w:p w:rsidR="000F3B43" w:rsidRPr="0090357F" w:rsidRDefault="000F3B43" w:rsidP="00BA5730">
            <w:pPr>
              <w:spacing w:line="216" w:lineRule="auto"/>
              <w:jc w:val="center"/>
            </w:pPr>
            <w:r>
              <w:t>УК</w:t>
            </w:r>
            <w:r w:rsidRPr="0090357F">
              <w:t>-2</w:t>
            </w:r>
          </w:p>
        </w:tc>
        <w:tc>
          <w:tcPr>
            <w:tcW w:w="4252" w:type="dxa"/>
          </w:tcPr>
          <w:p w:rsidR="000F3B43" w:rsidRPr="00161BE4" w:rsidRDefault="000F3B43" w:rsidP="00BA2D9B">
            <w:pPr>
              <w:pStyle w:val="ListParagraph"/>
              <w:spacing w:line="216" w:lineRule="auto"/>
              <w:ind w:left="0"/>
              <w:jc w:val="both"/>
            </w:pPr>
            <w:r w:rsidRPr="00161BE4">
              <w:t>Вопросы к занятию</w:t>
            </w:r>
            <w:r>
              <w:t xml:space="preserve">, </w:t>
            </w:r>
            <w:r w:rsidRPr="0090357F">
              <w:t>практическ</w:t>
            </w:r>
            <w:r>
              <w:t>и</w:t>
            </w:r>
            <w:r w:rsidRPr="0090357F">
              <w:t>е задани</w:t>
            </w:r>
            <w:r>
              <w:t>я различной сложности</w:t>
            </w:r>
          </w:p>
        </w:tc>
      </w:tr>
      <w:tr w:rsidR="000F3B43" w:rsidRPr="00B751FC" w:rsidTr="00BA2D9B">
        <w:tc>
          <w:tcPr>
            <w:tcW w:w="596" w:type="dxa"/>
          </w:tcPr>
          <w:p w:rsidR="000F3B43" w:rsidRPr="008A235E" w:rsidRDefault="000F3B43" w:rsidP="00B751FC">
            <w:pPr>
              <w:pStyle w:val="ListParagraph"/>
              <w:numPr>
                <w:ilvl w:val="0"/>
                <w:numId w:val="3"/>
              </w:numPr>
              <w:spacing w:line="216" w:lineRule="auto"/>
              <w:ind w:left="0"/>
            </w:pPr>
            <w:r w:rsidRPr="008A235E">
              <w:t>3</w:t>
            </w:r>
          </w:p>
        </w:tc>
        <w:tc>
          <w:tcPr>
            <w:tcW w:w="2551" w:type="dxa"/>
          </w:tcPr>
          <w:p w:rsidR="000F3B43" w:rsidRPr="008A235E" w:rsidRDefault="000F3B43" w:rsidP="00B751FC">
            <w:pPr>
              <w:spacing w:line="216" w:lineRule="auto"/>
              <w:jc w:val="both"/>
            </w:pPr>
            <w:r w:rsidRPr="008A235E">
              <w:t>Предприятие как объект производственного менеджмента.</w:t>
            </w:r>
          </w:p>
        </w:tc>
        <w:tc>
          <w:tcPr>
            <w:tcW w:w="2098" w:type="dxa"/>
          </w:tcPr>
          <w:p w:rsidR="000F3B43" w:rsidRPr="0090357F" w:rsidRDefault="000F3B43" w:rsidP="00BA5730">
            <w:pPr>
              <w:spacing w:line="216" w:lineRule="auto"/>
              <w:jc w:val="center"/>
            </w:pPr>
            <w:r>
              <w:t>ПК-6</w:t>
            </w:r>
          </w:p>
        </w:tc>
        <w:tc>
          <w:tcPr>
            <w:tcW w:w="4252" w:type="dxa"/>
          </w:tcPr>
          <w:p w:rsidR="000F3B43" w:rsidRPr="00161BE4" w:rsidRDefault="000F3B43" w:rsidP="00BA2D9B">
            <w:pPr>
              <w:pStyle w:val="ListParagraph"/>
              <w:spacing w:line="216" w:lineRule="auto"/>
              <w:ind w:left="0"/>
              <w:jc w:val="both"/>
            </w:pPr>
            <w:r w:rsidRPr="00161BE4">
              <w:t>Вопросы к занятию, практическ</w:t>
            </w:r>
            <w:r>
              <w:t>и</w:t>
            </w:r>
            <w:r w:rsidRPr="00161BE4">
              <w:t>е задани</w:t>
            </w:r>
            <w:r>
              <w:t>я различной сложности, ситуационные задачи.</w:t>
            </w:r>
          </w:p>
        </w:tc>
      </w:tr>
      <w:tr w:rsidR="000F3B43" w:rsidRPr="00B751FC" w:rsidTr="00BA2D9B">
        <w:tc>
          <w:tcPr>
            <w:tcW w:w="596" w:type="dxa"/>
          </w:tcPr>
          <w:p w:rsidR="000F3B43" w:rsidRPr="008A235E" w:rsidRDefault="000F3B43" w:rsidP="00B751FC">
            <w:pPr>
              <w:pStyle w:val="ListParagraph"/>
              <w:numPr>
                <w:ilvl w:val="0"/>
                <w:numId w:val="3"/>
              </w:numPr>
              <w:spacing w:line="216" w:lineRule="auto"/>
              <w:ind w:left="0"/>
            </w:pPr>
            <w:r w:rsidRPr="008A235E">
              <w:t>4</w:t>
            </w:r>
          </w:p>
        </w:tc>
        <w:tc>
          <w:tcPr>
            <w:tcW w:w="2551" w:type="dxa"/>
          </w:tcPr>
          <w:p w:rsidR="000F3B43" w:rsidRPr="008A235E" w:rsidRDefault="000F3B43" w:rsidP="00B751FC">
            <w:pPr>
              <w:spacing w:line="216" w:lineRule="auto"/>
              <w:jc w:val="both"/>
            </w:pPr>
            <w:r w:rsidRPr="008A235E">
              <w:t>Организация производственного процесса Производственный цикл и его структура</w:t>
            </w:r>
          </w:p>
        </w:tc>
        <w:tc>
          <w:tcPr>
            <w:tcW w:w="2098" w:type="dxa"/>
          </w:tcPr>
          <w:p w:rsidR="000F3B43" w:rsidRPr="0090357F" w:rsidRDefault="000F3B43" w:rsidP="00BA5730">
            <w:pPr>
              <w:spacing w:line="216" w:lineRule="auto"/>
              <w:jc w:val="center"/>
            </w:pPr>
            <w:r>
              <w:t>УК-2</w:t>
            </w:r>
            <w:r w:rsidRPr="0090357F">
              <w:t>, ПК-</w:t>
            </w:r>
            <w:r>
              <w:t>6</w:t>
            </w:r>
          </w:p>
        </w:tc>
        <w:tc>
          <w:tcPr>
            <w:tcW w:w="4252" w:type="dxa"/>
          </w:tcPr>
          <w:p w:rsidR="000F3B43" w:rsidRPr="00161BE4" w:rsidRDefault="000F3B43" w:rsidP="00BA2D9B">
            <w:pPr>
              <w:pStyle w:val="ListParagraph"/>
              <w:spacing w:line="216" w:lineRule="auto"/>
              <w:ind w:left="0"/>
              <w:jc w:val="both"/>
            </w:pPr>
            <w:r w:rsidRPr="00161BE4">
              <w:t>Вопросы к занятию, практические задания разной сложности</w:t>
            </w:r>
            <w:r>
              <w:t xml:space="preserve">, расчетные задачи, </w:t>
            </w:r>
            <w:r w:rsidRPr="00BA2D9B">
              <w:t>подготовка и защита информационного проекта (презентации)</w:t>
            </w:r>
          </w:p>
        </w:tc>
      </w:tr>
      <w:tr w:rsidR="000F3B43" w:rsidRPr="00B751FC" w:rsidTr="00BA2D9B">
        <w:tc>
          <w:tcPr>
            <w:tcW w:w="596" w:type="dxa"/>
          </w:tcPr>
          <w:p w:rsidR="000F3B43" w:rsidRPr="008A235E" w:rsidRDefault="000F3B43" w:rsidP="00B751FC">
            <w:pPr>
              <w:pStyle w:val="ListParagraph"/>
              <w:numPr>
                <w:ilvl w:val="0"/>
                <w:numId w:val="3"/>
              </w:numPr>
              <w:spacing w:line="216" w:lineRule="auto"/>
              <w:ind w:left="0"/>
            </w:pPr>
            <w:r w:rsidRPr="008A235E">
              <w:t>5</w:t>
            </w:r>
          </w:p>
        </w:tc>
        <w:tc>
          <w:tcPr>
            <w:tcW w:w="2551" w:type="dxa"/>
          </w:tcPr>
          <w:p w:rsidR="000F3B43" w:rsidRPr="008A235E" w:rsidRDefault="000F3B43" w:rsidP="00B751FC">
            <w:pPr>
              <w:spacing w:line="216" w:lineRule="auto"/>
              <w:jc w:val="both"/>
            </w:pPr>
            <w:r w:rsidRPr="008A235E">
              <w:t>Планирование производства. Планирование как составляющая производственного менеджмента.</w:t>
            </w:r>
          </w:p>
        </w:tc>
        <w:tc>
          <w:tcPr>
            <w:tcW w:w="2098" w:type="dxa"/>
          </w:tcPr>
          <w:p w:rsidR="000F3B43" w:rsidRPr="0090357F" w:rsidRDefault="000F3B43" w:rsidP="00BA5730">
            <w:pPr>
              <w:spacing w:line="216" w:lineRule="auto"/>
              <w:jc w:val="center"/>
            </w:pPr>
            <w:r w:rsidRPr="00E00020">
              <w:t>УК-2, ПК-6</w:t>
            </w:r>
          </w:p>
        </w:tc>
        <w:tc>
          <w:tcPr>
            <w:tcW w:w="4252" w:type="dxa"/>
          </w:tcPr>
          <w:p w:rsidR="000F3B43" w:rsidRPr="00161BE4" w:rsidRDefault="000F3B43" w:rsidP="0090357F">
            <w:pPr>
              <w:pStyle w:val="ListParagraph"/>
              <w:spacing w:line="216" w:lineRule="auto"/>
              <w:ind w:left="0"/>
              <w:jc w:val="both"/>
            </w:pPr>
            <w:r w:rsidRPr="00161BE4">
              <w:t>Вопросы к занятию, практические задания различной степени сложности, подготовка и защита информационного проекта (презентации)</w:t>
            </w:r>
          </w:p>
        </w:tc>
      </w:tr>
      <w:tr w:rsidR="000F3B43" w:rsidRPr="00B751FC" w:rsidTr="00BA2D9B">
        <w:tc>
          <w:tcPr>
            <w:tcW w:w="596" w:type="dxa"/>
          </w:tcPr>
          <w:p w:rsidR="000F3B43" w:rsidRPr="008A235E" w:rsidRDefault="000F3B43" w:rsidP="00B751FC">
            <w:pPr>
              <w:pStyle w:val="ListParagraph"/>
              <w:numPr>
                <w:ilvl w:val="0"/>
                <w:numId w:val="3"/>
              </w:numPr>
              <w:spacing w:line="216" w:lineRule="auto"/>
              <w:ind w:left="0"/>
            </w:pPr>
            <w:r w:rsidRPr="008A235E">
              <w:t>6</w:t>
            </w:r>
          </w:p>
        </w:tc>
        <w:tc>
          <w:tcPr>
            <w:tcW w:w="2551" w:type="dxa"/>
          </w:tcPr>
          <w:p w:rsidR="000F3B43" w:rsidRPr="008A235E" w:rsidRDefault="000F3B43" w:rsidP="00B751FC">
            <w:pPr>
              <w:spacing w:line="216" w:lineRule="auto"/>
              <w:jc w:val="both"/>
            </w:pPr>
            <w:r w:rsidRPr="008A235E">
              <w:t>Разработка плана производства и производственной программы</w:t>
            </w:r>
          </w:p>
        </w:tc>
        <w:tc>
          <w:tcPr>
            <w:tcW w:w="2098" w:type="dxa"/>
          </w:tcPr>
          <w:p w:rsidR="000F3B43" w:rsidRPr="0090357F" w:rsidRDefault="000F3B43" w:rsidP="00BA5730">
            <w:pPr>
              <w:spacing w:line="216" w:lineRule="auto"/>
              <w:jc w:val="center"/>
            </w:pPr>
            <w:r w:rsidRPr="0090357F">
              <w:t>ПК-</w:t>
            </w:r>
            <w:r>
              <w:t>6</w:t>
            </w:r>
          </w:p>
        </w:tc>
        <w:tc>
          <w:tcPr>
            <w:tcW w:w="4252" w:type="dxa"/>
          </w:tcPr>
          <w:p w:rsidR="000F3B43" w:rsidRPr="00161BE4" w:rsidRDefault="000F3B43" w:rsidP="00BA2D9B">
            <w:pPr>
              <w:pStyle w:val="ListParagraph"/>
              <w:spacing w:line="216" w:lineRule="auto"/>
              <w:ind w:left="0"/>
              <w:jc w:val="both"/>
            </w:pPr>
            <w:r w:rsidRPr="00161BE4">
              <w:t xml:space="preserve">Вопросы к занятию, </w:t>
            </w:r>
            <w:r w:rsidRPr="00BA2D9B">
              <w:t xml:space="preserve">практические задания различной сложности, ситуационные </w:t>
            </w:r>
            <w:r>
              <w:t>и расчетные задачи.</w:t>
            </w:r>
          </w:p>
        </w:tc>
      </w:tr>
      <w:tr w:rsidR="000F3B43" w:rsidRPr="00B751FC" w:rsidTr="00BA2D9B">
        <w:tc>
          <w:tcPr>
            <w:tcW w:w="596" w:type="dxa"/>
          </w:tcPr>
          <w:p w:rsidR="000F3B43" w:rsidRPr="008A235E" w:rsidRDefault="000F3B43" w:rsidP="00B751FC">
            <w:pPr>
              <w:pStyle w:val="ListParagraph"/>
              <w:numPr>
                <w:ilvl w:val="0"/>
                <w:numId w:val="3"/>
              </w:numPr>
              <w:spacing w:line="216" w:lineRule="auto"/>
              <w:ind w:left="0"/>
            </w:pPr>
            <w:r w:rsidRPr="008A235E">
              <w:t>7</w:t>
            </w:r>
          </w:p>
        </w:tc>
        <w:tc>
          <w:tcPr>
            <w:tcW w:w="2551" w:type="dxa"/>
          </w:tcPr>
          <w:p w:rsidR="000F3B43" w:rsidRPr="008A235E" w:rsidRDefault="000F3B43" w:rsidP="00B751FC">
            <w:pPr>
              <w:spacing w:line="216" w:lineRule="auto"/>
              <w:jc w:val="both"/>
            </w:pPr>
            <w:r w:rsidRPr="008A235E">
              <w:t>Управление материально-производственными запасами.</w:t>
            </w:r>
          </w:p>
        </w:tc>
        <w:tc>
          <w:tcPr>
            <w:tcW w:w="2098" w:type="dxa"/>
          </w:tcPr>
          <w:p w:rsidR="000F3B43" w:rsidRPr="0090357F" w:rsidRDefault="000F3B43" w:rsidP="00BA5730">
            <w:pPr>
              <w:spacing w:line="216" w:lineRule="auto"/>
              <w:jc w:val="center"/>
            </w:pPr>
            <w:r w:rsidRPr="00E00020">
              <w:t>УК-2, ПК-6</w:t>
            </w:r>
          </w:p>
        </w:tc>
        <w:tc>
          <w:tcPr>
            <w:tcW w:w="4252" w:type="dxa"/>
          </w:tcPr>
          <w:p w:rsidR="000F3B43" w:rsidRPr="00161BE4" w:rsidRDefault="000F3B43" w:rsidP="00B751FC">
            <w:pPr>
              <w:pStyle w:val="ListParagraph"/>
              <w:spacing w:line="216" w:lineRule="auto"/>
              <w:ind w:left="0"/>
              <w:jc w:val="both"/>
            </w:pPr>
            <w:r w:rsidRPr="00161BE4">
              <w:t>Вопросы к занятию,</w:t>
            </w:r>
            <w:r w:rsidRPr="00BA2D9B">
              <w:t xml:space="preserve">практические задания различной сложности, </w:t>
            </w:r>
            <w:r w:rsidRPr="00161BE4">
              <w:t>подготовка и защита информационного проекта (презентации)</w:t>
            </w:r>
          </w:p>
        </w:tc>
      </w:tr>
      <w:tr w:rsidR="000F3B43" w:rsidRPr="00B751FC" w:rsidTr="00BA2D9B">
        <w:tc>
          <w:tcPr>
            <w:tcW w:w="596" w:type="dxa"/>
          </w:tcPr>
          <w:p w:rsidR="000F3B43" w:rsidRPr="008A235E" w:rsidRDefault="000F3B43" w:rsidP="00B751FC">
            <w:pPr>
              <w:pStyle w:val="ListParagraph"/>
              <w:numPr>
                <w:ilvl w:val="0"/>
                <w:numId w:val="3"/>
              </w:numPr>
              <w:spacing w:line="216" w:lineRule="auto"/>
              <w:ind w:left="0"/>
            </w:pPr>
            <w:r w:rsidRPr="008A235E">
              <w:t>8</w:t>
            </w:r>
          </w:p>
        </w:tc>
        <w:tc>
          <w:tcPr>
            <w:tcW w:w="2551" w:type="dxa"/>
          </w:tcPr>
          <w:p w:rsidR="000F3B43" w:rsidRPr="008A235E" w:rsidRDefault="000F3B43" w:rsidP="00B751FC">
            <w:pPr>
              <w:spacing w:line="216" w:lineRule="auto"/>
              <w:jc w:val="both"/>
            </w:pPr>
            <w:r w:rsidRPr="008A235E">
              <w:t>Управление качеством продукции и управленческий контроль.</w:t>
            </w:r>
          </w:p>
        </w:tc>
        <w:tc>
          <w:tcPr>
            <w:tcW w:w="2098" w:type="dxa"/>
          </w:tcPr>
          <w:p w:rsidR="000F3B43" w:rsidRPr="0090357F" w:rsidRDefault="000F3B43" w:rsidP="00BA5730">
            <w:pPr>
              <w:spacing w:line="216" w:lineRule="auto"/>
              <w:jc w:val="center"/>
            </w:pPr>
            <w:r w:rsidRPr="00E00020">
              <w:t>УК-2, ПК-6</w:t>
            </w:r>
          </w:p>
        </w:tc>
        <w:tc>
          <w:tcPr>
            <w:tcW w:w="4252" w:type="dxa"/>
          </w:tcPr>
          <w:p w:rsidR="000F3B43" w:rsidRPr="00161BE4" w:rsidRDefault="000F3B43" w:rsidP="00B751FC">
            <w:pPr>
              <w:pStyle w:val="ListParagraph"/>
              <w:spacing w:line="216" w:lineRule="auto"/>
              <w:ind w:left="0"/>
              <w:jc w:val="both"/>
            </w:pPr>
            <w:r w:rsidRPr="00161BE4">
              <w:t>Вопросы к занятию, практические задания различной степени сложности</w:t>
            </w:r>
            <w:r>
              <w:t xml:space="preserve">, </w:t>
            </w:r>
            <w:r w:rsidRPr="00BA2D9B">
              <w:t>подготовка и защита информационного проекта (презентации)</w:t>
            </w:r>
          </w:p>
        </w:tc>
      </w:tr>
      <w:tr w:rsidR="000F3B43" w:rsidRPr="00B751FC" w:rsidTr="00BA2D9B">
        <w:tc>
          <w:tcPr>
            <w:tcW w:w="596" w:type="dxa"/>
          </w:tcPr>
          <w:p w:rsidR="000F3B43" w:rsidRPr="008A235E" w:rsidRDefault="000F3B43" w:rsidP="00B751FC">
            <w:pPr>
              <w:pStyle w:val="ListParagraph"/>
              <w:numPr>
                <w:ilvl w:val="0"/>
                <w:numId w:val="3"/>
              </w:numPr>
              <w:spacing w:line="216" w:lineRule="auto"/>
              <w:ind w:left="0"/>
            </w:pPr>
            <w:r w:rsidRPr="008A235E">
              <w:t>9</w:t>
            </w:r>
          </w:p>
        </w:tc>
        <w:tc>
          <w:tcPr>
            <w:tcW w:w="2551" w:type="dxa"/>
          </w:tcPr>
          <w:p w:rsidR="000F3B43" w:rsidRPr="008A235E" w:rsidRDefault="000F3B43" w:rsidP="00B751FC">
            <w:pPr>
              <w:spacing w:line="216" w:lineRule="auto"/>
              <w:jc w:val="both"/>
            </w:pPr>
            <w:r w:rsidRPr="008A235E">
              <w:t>Организация и управление производственной инфраструктурой предприятий.</w:t>
            </w:r>
          </w:p>
        </w:tc>
        <w:tc>
          <w:tcPr>
            <w:tcW w:w="2098" w:type="dxa"/>
          </w:tcPr>
          <w:p w:rsidR="000F3B43" w:rsidRPr="0090357F" w:rsidRDefault="000F3B43" w:rsidP="00BA5730">
            <w:pPr>
              <w:spacing w:line="216" w:lineRule="auto"/>
              <w:jc w:val="center"/>
            </w:pPr>
            <w:r w:rsidRPr="00E00020">
              <w:t>УК-2, ПК-6</w:t>
            </w:r>
          </w:p>
        </w:tc>
        <w:tc>
          <w:tcPr>
            <w:tcW w:w="4252" w:type="dxa"/>
          </w:tcPr>
          <w:p w:rsidR="000F3B43" w:rsidRPr="00161BE4" w:rsidRDefault="000F3B43" w:rsidP="00AC402A">
            <w:pPr>
              <w:pStyle w:val="ListParagraph"/>
              <w:spacing w:line="216" w:lineRule="auto"/>
              <w:ind w:left="0"/>
              <w:jc w:val="both"/>
            </w:pPr>
            <w:r w:rsidRPr="00161BE4">
              <w:t xml:space="preserve">Вопросы к занятию, практические задания различной степени сложности, </w:t>
            </w:r>
            <w:r w:rsidRPr="00AC402A">
              <w:t>подготовка и защита информационного проекта (презентации)</w:t>
            </w:r>
            <w:r>
              <w:t>.</w:t>
            </w:r>
          </w:p>
        </w:tc>
      </w:tr>
    </w:tbl>
    <w:p w:rsidR="000F3B43" w:rsidRPr="00B751FC" w:rsidRDefault="000F3B43" w:rsidP="00B751FC">
      <w:pPr>
        <w:autoSpaceDE w:val="0"/>
        <w:autoSpaceDN w:val="0"/>
        <w:adjustRightInd w:val="0"/>
        <w:spacing w:line="216" w:lineRule="auto"/>
        <w:jc w:val="both"/>
        <w:rPr>
          <w:iCs/>
          <w:sz w:val="22"/>
          <w:szCs w:val="22"/>
        </w:rPr>
      </w:pPr>
    </w:p>
    <w:p w:rsidR="000F3B43" w:rsidRPr="00DC11F5" w:rsidRDefault="000F3B43"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F3B43" w:rsidRPr="00DC11F5" w:rsidRDefault="000F3B43" w:rsidP="0001303E">
      <w:pPr>
        <w:autoSpaceDE w:val="0"/>
        <w:autoSpaceDN w:val="0"/>
        <w:adjustRightInd w:val="0"/>
        <w:ind w:left="720"/>
        <w:jc w:val="both"/>
        <w:rPr>
          <w:i/>
          <w:iCs/>
          <w:u w:val="single"/>
        </w:rPr>
      </w:pPr>
    </w:p>
    <w:p w:rsidR="000F3B43" w:rsidRPr="000F1017" w:rsidRDefault="000F3B43" w:rsidP="008A235E">
      <w:pPr>
        <w:pStyle w:val="1"/>
        <w:spacing w:after="0" w:line="240" w:lineRule="auto"/>
        <w:ind w:left="0"/>
        <w:jc w:val="both"/>
        <w:rPr>
          <w:rFonts w:ascii="Times New Roman" w:hAnsi="Times New Roman"/>
          <w:b/>
          <w:spacing w:val="2"/>
          <w:sz w:val="24"/>
          <w:szCs w:val="24"/>
        </w:rPr>
      </w:pPr>
      <w:r w:rsidRPr="000F1017">
        <w:rPr>
          <w:rFonts w:ascii="Times New Roman" w:hAnsi="Times New Roman"/>
          <w:b/>
          <w:bCs/>
          <w:sz w:val="24"/>
          <w:szCs w:val="24"/>
        </w:rPr>
        <w:t xml:space="preserve">Тема 1. </w:t>
      </w:r>
      <w:r w:rsidRPr="000F1017">
        <w:rPr>
          <w:rFonts w:ascii="Times New Roman" w:hAnsi="Times New Roman"/>
          <w:b/>
          <w:spacing w:val="2"/>
          <w:sz w:val="24"/>
          <w:szCs w:val="24"/>
        </w:rPr>
        <w:t>Исторические аспекты исследования производстваи современный производственный менеджмент</w:t>
      </w:r>
    </w:p>
    <w:p w:rsidR="000F3B43" w:rsidRPr="000F1017" w:rsidRDefault="000F3B43" w:rsidP="00C621E2">
      <w:pPr>
        <w:pStyle w:val="1"/>
        <w:spacing w:after="0" w:line="240" w:lineRule="auto"/>
        <w:ind w:left="0" w:firstLine="709"/>
        <w:jc w:val="both"/>
        <w:rPr>
          <w:rFonts w:ascii="Times New Roman" w:hAnsi="Times New Roman"/>
          <w:b/>
          <w:sz w:val="24"/>
          <w:szCs w:val="24"/>
        </w:rPr>
      </w:pPr>
    </w:p>
    <w:p w:rsidR="000F3B43" w:rsidRPr="00466912" w:rsidRDefault="000F3B43" w:rsidP="00C621E2">
      <w:pPr>
        <w:pStyle w:val="1"/>
        <w:spacing w:after="0" w:line="240" w:lineRule="auto"/>
        <w:ind w:left="0" w:firstLine="709"/>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0F3B43" w:rsidRPr="0065436E" w:rsidRDefault="000F3B43" w:rsidP="0065436E">
      <w:pPr>
        <w:ind w:firstLine="709"/>
      </w:pPr>
      <w:r>
        <w:t xml:space="preserve">1. </w:t>
      </w:r>
      <w:r w:rsidRPr="0065436E">
        <w:t xml:space="preserve">Исторические аспекты исследования производства и современный производственный менеджмент. </w:t>
      </w:r>
    </w:p>
    <w:p w:rsidR="000F3B43" w:rsidRPr="0065436E" w:rsidRDefault="000F3B43" w:rsidP="0065436E">
      <w:pPr>
        <w:ind w:firstLine="709"/>
        <w:jc w:val="both"/>
      </w:pPr>
      <w:r w:rsidRPr="0065436E">
        <w:t xml:space="preserve">2. Производственный менеджмент как система. </w:t>
      </w:r>
    </w:p>
    <w:p w:rsidR="000F3B43" w:rsidRPr="0065436E" w:rsidRDefault="000F3B43" w:rsidP="0065436E">
      <w:pPr>
        <w:ind w:firstLine="709"/>
        <w:jc w:val="both"/>
      </w:pPr>
      <w:r w:rsidRPr="0065436E">
        <w:t xml:space="preserve">3.Функции производственного менеджмента. </w:t>
      </w:r>
    </w:p>
    <w:p w:rsidR="000F3B43" w:rsidRPr="0065436E" w:rsidRDefault="000F3B43" w:rsidP="0065436E">
      <w:pPr>
        <w:ind w:firstLine="709"/>
        <w:jc w:val="both"/>
      </w:pPr>
      <w:r w:rsidRPr="0065436E">
        <w:t xml:space="preserve">4.Методы производственного менеджмента. </w:t>
      </w:r>
    </w:p>
    <w:p w:rsidR="000F3B43" w:rsidRDefault="000F3B43" w:rsidP="0065436E">
      <w:pPr>
        <w:ind w:firstLine="709"/>
        <w:jc w:val="both"/>
      </w:pPr>
      <w:r w:rsidRPr="0065436E">
        <w:t>5.Принципы производственного менеджмента.</w:t>
      </w:r>
    </w:p>
    <w:p w:rsidR="000F3B43" w:rsidRDefault="000F3B43" w:rsidP="0065436E">
      <w:pPr>
        <w:ind w:firstLine="709"/>
        <w:jc w:val="both"/>
      </w:pPr>
    </w:p>
    <w:p w:rsidR="000F3B43" w:rsidRDefault="000F3B43" w:rsidP="00A63562">
      <w:pPr>
        <w:jc w:val="both"/>
      </w:pPr>
      <w:r>
        <w:rPr>
          <w:bCs/>
          <w:i/>
        </w:rPr>
        <w:t>Практическое задание1.</w:t>
      </w:r>
      <w:r w:rsidRPr="00726809">
        <w:rPr>
          <w:bCs/>
        </w:rPr>
        <w:t>Составьте таблицу</w:t>
      </w:r>
      <w:r>
        <w:t xml:space="preserve"> «Эволюция взглядов в системе производственного менеджмента»</w:t>
      </w:r>
    </w:p>
    <w:p w:rsidR="000F3B43" w:rsidRDefault="000F3B43" w:rsidP="00A6356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29"/>
        <w:gridCol w:w="1701"/>
        <w:gridCol w:w="2694"/>
        <w:gridCol w:w="2470"/>
        <w:gridCol w:w="1685"/>
      </w:tblGrid>
      <w:tr w:rsidR="000F3B43" w:rsidTr="00336CA3">
        <w:tc>
          <w:tcPr>
            <w:tcW w:w="1129" w:type="dxa"/>
          </w:tcPr>
          <w:p w:rsidR="000F3B43" w:rsidRPr="00336CA3" w:rsidRDefault="000F3B43" w:rsidP="00336CA3">
            <w:pPr>
              <w:jc w:val="center"/>
              <w:rPr>
                <w:sz w:val="22"/>
                <w:szCs w:val="22"/>
              </w:rPr>
            </w:pPr>
            <w:r w:rsidRPr="00336CA3">
              <w:rPr>
                <w:sz w:val="22"/>
                <w:szCs w:val="22"/>
              </w:rPr>
              <w:t>№ п/п</w:t>
            </w:r>
          </w:p>
        </w:tc>
        <w:tc>
          <w:tcPr>
            <w:tcW w:w="1701" w:type="dxa"/>
          </w:tcPr>
          <w:p w:rsidR="000F3B43" w:rsidRPr="00336CA3" w:rsidRDefault="000F3B43" w:rsidP="00336CA3">
            <w:pPr>
              <w:jc w:val="center"/>
              <w:rPr>
                <w:sz w:val="22"/>
                <w:szCs w:val="22"/>
              </w:rPr>
            </w:pPr>
            <w:r w:rsidRPr="00336CA3">
              <w:rPr>
                <w:sz w:val="22"/>
                <w:szCs w:val="22"/>
              </w:rPr>
              <w:t>Годы XX века</w:t>
            </w:r>
          </w:p>
        </w:tc>
        <w:tc>
          <w:tcPr>
            <w:tcW w:w="2694" w:type="dxa"/>
          </w:tcPr>
          <w:p w:rsidR="000F3B43" w:rsidRPr="00336CA3" w:rsidRDefault="000F3B43" w:rsidP="00336CA3">
            <w:pPr>
              <w:jc w:val="center"/>
              <w:rPr>
                <w:sz w:val="22"/>
                <w:szCs w:val="22"/>
              </w:rPr>
            </w:pPr>
            <w:r w:rsidRPr="00336CA3">
              <w:rPr>
                <w:sz w:val="22"/>
                <w:szCs w:val="22"/>
              </w:rPr>
              <w:t>Концепция</w:t>
            </w:r>
          </w:p>
        </w:tc>
        <w:tc>
          <w:tcPr>
            <w:tcW w:w="2470" w:type="dxa"/>
          </w:tcPr>
          <w:p w:rsidR="000F3B43" w:rsidRPr="00336CA3" w:rsidRDefault="000F3B43" w:rsidP="00336CA3">
            <w:pPr>
              <w:jc w:val="center"/>
              <w:rPr>
                <w:sz w:val="22"/>
                <w:szCs w:val="22"/>
              </w:rPr>
            </w:pPr>
            <w:r w:rsidRPr="00336CA3">
              <w:rPr>
                <w:sz w:val="22"/>
                <w:szCs w:val="22"/>
              </w:rPr>
              <w:t>Методы и инструменты</w:t>
            </w:r>
          </w:p>
        </w:tc>
        <w:tc>
          <w:tcPr>
            <w:tcW w:w="1685" w:type="dxa"/>
          </w:tcPr>
          <w:p w:rsidR="000F3B43" w:rsidRPr="00336CA3" w:rsidRDefault="000F3B43" w:rsidP="00336CA3">
            <w:pPr>
              <w:jc w:val="center"/>
              <w:rPr>
                <w:sz w:val="22"/>
                <w:szCs w:val="22"/>
              </w:rPr>
            </w:pPr>
            <w:r w:rsidRPr="00336CA3">
              <w:rPr>
                <w:sz w:val="22"/>
                <w:szCs w:val="22"/>
              </w:rPr>
              <w:t>Авторство</w:t>
            </w:r>
          </w:p>
        </w:tc>
      </w:tr>
      <w:tr w:rsidR="000F3B43" w:rsidTr="00336CA3">
        <w:tc>
          <w:tcPr>
            <w:tcW w:w="1129" w:type="dxa"/>
          </w:tcPr>
          <w:p w:rsidR="000F3B43" w:rsidRDefault="000F3B43" w:rsidP="00336CA3">
            <w:pPr>
              <w:jc w:val="both"/>
            </w:pPr>
            <w:r>
              <w:t>1</w:t>
            </w:r>
          </w:p>
        </w:tc>
        <w:tc>
          <w:tcPr>
            <w:tcW w:w="1701" w:type="dxa"/>
          </w:tcPr>
          <w:p w:rsidR="000F3B43" w:rsidRDefault="000F3B43" w:rsidP="00336CA3">
            <w:pPr>
              <w:jc w:val="both"/>
            </w:pPr>
          </w:p>
        </w:tc>
        <w:tc>
          <w:tcPr>
            <w:tcW w:w="2694" w:type="dxa"/>
          </w:tcPr>
          <w:p w:rsidR="000F3B43" w:rsidRDefault="000F3B43" w:rsidP="00336CA3">
            <w:pPr>
              <w:jc w:val="both"/>
            </w:pPr>
          </w:p>
        </w:tc>
        <w:tc>
          <w:tcPr>
            <w:tcW w:w="2470" w:type="dxa"/>
          </w:tcPr>
          <w:p w:rsidR="000F3B43" w:rsidRDefault="000F3B43" w:rsidP="00336CA3">
            <w:pPr>
              <w:jc w:val="both"/>
            </w:pPr>
          </w:p>
        </w:tc>
        <w:tc>
          <w:tcPr>
            <w:tcW w:w="1685" w:type="dxa"/>
          </w:tcPr>
          <w:p w:rsidR="000F3B43" w:rsidRDefault="000F3B43" w:rsidP="00336CA3">
            <w:pPr>
              <w:jc w:val="both"/>
            </w:pPr>
          </w:p>
        </w:tc>
      </w:tr>
      <w:tr w:rsidR="000F3B43" w:rsidTr="00336CA3">
        <w:tc>
          <w:tcPr>
            <w:tcW w:w="1129" w:type="dxa"/>
          </w:tcPr>
          <w:p w:rsidR="000F3B43" w:rsidRDefault="000F3B43" w:rsidP="00336CA3">
            <w:pPr>
              <w:jc w:val="both"/>
            </w:pPr>
            <w:r>
              <w:t>2</w:t>
            </w:r>
          </w:p>
        </w:tc>
        <w:tc>
          <w:tcPr>
            <w:tcW w:w="1701" w:type="dxa"/>
          </w:tcPr>
          <w:p w:rsidR="000F3B43" w:rsidRDefault="000F3B43" w:rsidP="00336CA3">
            <w:pPr>
              <w:jc w:val="both"/>
            </w:pPr>
          </w:p>
        </w:tc>
        <w:tc>
          <w:tcPr>
            <w:tcW w:w="2694" w:type="dxa"/>
          </w:tcPr>
          <w:p w:rsidR="000F3B43" w:rsidRDefault="000F3B43" w:rsidP="00336CA3">
            <w:pPr>
              <w:jc w:val="both"/>
            </w:pPr>
          </w:p>
        </w:tc>
        <w:tc>
          <w:tcPr>
            <w:tcW w:w="2470" w:type="dxa"/>
          </w:tcPr>
          <w:p w:rsidR="000F3B43" w:rsidRDefault="000F3B43" w:rsidP="00336CA3">
            <w:pPr>
              <w:jc w:val="both"/>
            </w:pPr>
          </w:p>
        </w:tc>
        <w:tc>
          <w:tcPr>
            <w:tcW w:w="1685" w:type="dxa"/>
          </w:tcPr>
          <w:p w:rsidR="000F3B43" w:rsidRDefault="000F3B43" w:rsidP="00336CA3">
            <w:pPr>
              <w:jc w:val="both"/>
            </w:pPr>
          </w:p>
        </w:tc>
      </w:tr>
      <w:tr w:rsidR="000F3B43" w:rsidTr="00336CA3">
        <w:tc>
          <w:tcPr>
            <w:tcW w:w="1129" w:type="dxa"/>
          </w:tcPr>
          <w:p w:rsidR="000F3B43" w:rsidRDefault="000F3B43" w:rsidP="00336CA3">
            <w:pPr>
              <w:jc w:val="both"/>
            </w:pPr>
            <w:r>
              <w:t>…</w:t>
            </w:r>
          </w:p>
        </w:tc>
        <w:tc>
          <w:tcPr>
            <w:tcW w:w="1701" w:type="dxa"/>
          </w:tcPr>
          <w:p w:rsidR="000F3B43" w:rsidRDefault="000F3B43" w:rsidP="00336CA3">
            <w:pPr>
              <w:jc w:val="both"/>
            </w:pPr>
          </w:p>
        </w:tc>
        <w:tc>
          <w:tcPr>
            <w:tcW w:w="2694" w:type="dxa"/>
          </w:tcPr>
          <w:p w:rsidR="000F3B43" w:rsidRDefault="000F3B43" w:rsidP="00336CA3">
            <w:pPr>
              <w:jc w:val="both"/>
            </w:pPr>
          </w:p>
        </w:tc>
        <w:tc>
          <w:tcPr>
            <w:tcW w:w="2470" w:type="dxa"/>
          </w:tcPr>
          <w:p w:rsidR="000F3B43" w:rsidRDefault="000F3B43" w:rsidP="00336CA3">
            <w:pPr>
              <w:jc w:val="both"/>
            </w:pPr>
          </w:p>
        </w:tc>
        <w:tc>
          <w:tcPr>
            <w:tcW w:w="1685" w:type="dxa"/>
          </w:tcPr>
          <w:p w:rsidR="000F3B43" w:rsidRDefault="000F3B43" w:rsidP="00336CA3">
            <w:pPr>
              <w:jc w:val="both"/>
            </w:pPr>
          </w:p>
        </w:tc>
      </w:tr>
    </w:tbl>
    <w:p w:rsidR="000F3B43" w:rsidRDefault="000F3B43" w:rsidP="00A63562">
      <w:pPr>
        <w:jc w:val="both"/>
      </w:pPr>
    </w:p>
    <w:p w:rsidR="000F3B43" w:rsidRPr="0065436E" w:rsidRDefault="000F3B43" w:rsidP="0065436E">
      <w:pPr>
        <w:jc w:val="both"/>
        <w:rPr>
          <w:bCs/>
        </w:rPr>
      </w:pPr>
    </w:p>
    <w:p w:rsidR="000F3B43" w:rsidRDefault="000F3B43" w:rsidP="00636ED3">
      <w:pPr>
        <w:jc w:val="both"/>
        <w:rPr>
          <w:bCs/>
        </w:rPr>
      </w:pPr>
      <w:r w:rsidRPr="00636ED3">
        <w:rPr>
          <w:bCs/>
          <w:i/>
        </w:rPr>
        <w:t>Подготовка и защита информационного проекта (презентации) по теме</w:t>
      </w:r>
      <w:r>
        <w:rPr>
          <w:bCs/>
          <w:i/>
        </w:rPr>
        <w:t xml:space="preserve"> на выбор</w:t>
      </w:r>
      <w:r w:rsidRPr="00636ED3">
        <w:rPr>
          <w:bCs/>
          <w:i/>
        </w:rPr>
        <w:t xml:space="preserve">: </w:t>
      </w:r>
    </w:p>
    <w:p w:rsidR="000F3B43" w:rsidRDefault="000F3B43" w:rsidP="00636ED3">
      <w:pPr>
        <w:jc w:val="both"/>
        <w:rPr>
          <w:bCs/>
        </w:rPr>
      </w:pPr>
      <w:r w:rsidRPr="00D3090E">
        <w:rPr>
          <w:bCs/>
        </w:rPr>
        <w:t>1</w:t>
      </w:r>
      <w:r>
        <w:rPr>
          <w:bCs/>
          <w:i/>
        </w:rPr>
        <w:t>.</w:t>
      </w:r>
      <w:r w:rsidRPr="0065436E">
        <w:t>Исторические аспекты исследования производства и современный производственный менеджмент</w:t>
      </w:r>
      <w:r w:rsidRPr="00636ED3">
        <w:rPr>
          <w:bCs/>
        </w:rPr>
        <w:t>.</w:t>
      </w:r>
    </w:p>
    <w:p w:rsidR="000F3B43" w:rsidRPr="00636ED3" w:rsidRDefault="000F3B43" w:rsidP="00636ED3">
      <w:pPr>
        <w:jc w:val="both"/>
        <w:rPr>
          <w:bCs/>
        </w:rPr>
      </w:pPr>
      <w:r>
        <w:rPr>
          <w:bCs/>
        </w:rPr>
        <w:t>2. Современные производственные системы как объект производственного менеджмента.</w:t>
      </w:r>
    </w:p>
    <w:p w:rsidR="000F3B43" w:rsidRDefault="000F3B43" w:rsidP="00156BE2">
      <w:pPr>
        <w:ind w:firstLine="426"/>
        <w:jc w:val="both"/>
      </w:pPr>
    </w:p>
    <w:p w:rsidR="000F3B43" w:rsidRPr="000F1017" w:rsidRDefault="000F3B43" w:rsidP="0090357F">
      <w:pPr>
        <w:pStyle w:val="1"/>
        <w:ind w:left="0" w:firstLine="709"/>
        <w:jc w:val="both"/>
        <w:rPr>
          <w:rFonts w:ascii="Times New Roman" w:hAnsi="Times New Roman"/>
          <w:b/>
          <w:sz w:val="24"/>
          <w:szCs w:val="24"/>
        </w:rPr>
      </w:pPr>
      <w:r w:rsidRPr="000F1017">
        <w:rPr>
          <w:rFonts w:ascii="Times New Roman" w:hAnsi="Times New Roman"/>
          <w:b/>
          <w:bCs/>
          <w:sz w:val="24"/>
          <w:szCs w:val="24"/>
        </w:rPr>
        <w:t xml:space="preserve">Тема 2. </w:t>
      </w:r>
      <w:r w:rsidRPr="000F1017">
        <w:rPr>
          <w:rFonts w:ascii="Times New Roman" w:hAnsi="Times New Roman"/>
          <w:b/>
          <w:sz w:val="24"/>
          <w:szCs w:val="24"/>
        </w:rPr>
        <w:t>Понятие производства и производственной системы.</w:t>
      </w:r>
    </w:p>
    <w:p w:rsidR="000F3B43" w:rsidRPr="00CA2388" w:rsidRDefault="000F3B43" w:rsidP="0090357F">
      <w:pPr>
        <w:pStyle w:val="1"/>
        <w:ind w:left="0" w:firstLine="709"/>
        <w:jc w:val="both"/>
        <w:rPr>
          <w:rFonts w:ascii="Times New Roman" w:hAnsi="Times New Roman"/>
          <w:bCs/>
          <w:i/>
          <w:sz w:val="24"/>
          <w:szCs w:val="24"/>
        </w:rPr>
      </w:pPr>
      <w:r w:rsidRPr="00CA2388">
        <w:rPr>
          <w:rFonts w:ascii="Times New Roman" w:hAnsi="Times New Roman"/>
          <w:b/>
          <w:sz w:val="24"/>
          <w:szCs w:val="24"/>
        </w:rPr>
        <w:tab/>
      </w:r>
      <w:r w:rsidRPr="00CA2388">
        <w:rPr>
          <w:rFonts w:ascii="Times New Roman" w:hAnsi="Times New Roman"/>
          <w:bCs/>
          <w:i/>
          <w:sz w:val="24"/>
          <w:szCs w:val="24"/>
        </w:rPr>
        <w:t>Вопросы к занятию</w:t>
      </w:r>
    </w:p>
    <w:p w:rsidR="000F3B43" w:rsidRDefault="000F3B43" w:rsidP="000F1017">
      <w:pPr>
        <w:ind w:firstLine="709"/>
        <w:jc w:val="both"/>
      </w:pPr>
      <w:r>
        <w:t xml:space="preserve">1.Понятие производства и производственной системы. </w:t>
      </w:r>
    </w:p>
    <w:p w:rsidR="000F3B43" w:rsidRDefault="000F3B43" w:rsidP="000F1017">
      <w:pPr>
        <w:ind w:firstLine="709"/>
        <w:jc w:val="both"/>
      </w:pPr>
      <w:r>
        <w:t xml:space="preserve">2.Состав производственной системы. </w:t>
      </w:r>
    </w:p>
    <w:p w:rsidR="000F3B43" w:rsidRDefault="000F3B43" w:rsidP="000F1017">
      <w:pPr>
        <w:ind w:firstLine="709"/>
        <w:jc w:val="both"/>
      </w:pPr>
      <w:r>
        <w:t xml:space="preserve">3.Факторы и принципы развития производственных систем. </w:t>
      </w:r>
    </w:p>
    <w:p w:rsidR="000F3B43" w:rsidRDefault="000F3B43" w:rsidP="000F1017">
      <w:pPr>
        <w:ind w:firstLine="709"/>
        <w:jc w:val="both"/>
      </w:pPr>
      <w:r>
        <w:t xml:space="preserve">4.Организационная среда в развитии производственных систем. </w:t>
      </w:r>
    </w:p>
    <w:p w:rsidR="000F3B43" w:rsidRDefault="000F3B43" w:rsidP="000F1017">
      <w:pPr>
        <w:ind w:firstLine="709"/>
        <w:jc w:val="both"/>
      </w:pPr>
      <w:r>
        <w:t xml:space="preserve">5.Структура управления и задачи управления производством. </w:t>
      </w:r>
    </w:p>
    <w:p w:rsidR="000F3B43" w:rsidRDefault="000F3B43" w:rsidP="000F1017">
      <w:pPr>
        <w:ind w:firstLine="709"/>
        <w:jc w:val="both"/>
      </w:pPr>
      <w:r>
        <w:t xml:space="preserve">6.Моделирование процессов производства. </w:t>
      </w:r>
    </w:p>
    <w:p w:rsidR="000F3B43" w:rsidRPr="00BC38CA" w:rsidRDefault="000F3B43" w:rsidP="000F1017">
      <w:pPr>
        <w:ind w:firstLine="709"/>
        <w:jc w:val="both"/>
      </w:pPr>
      <w:r>
        <w:t>7.Типы производства.</w:t>
      </w:r>
    </w:p>
    <w:p w:rsidR="000F3B43" w:rsidRPr="00BC38CA" w:rsidRDefault="000F3B43" w:rsidP="00BC38CA">
      <w:pPr>
        <w:jc w:val="both"/>
      </w:pPr>
    </w:p>
    <w:p w:rsidR="000F3B43" w:rsidRPr="00BC38CA" w:rsidRDefault="000F3B43" w:rsidP="00D50466">
      <w:pPr>
        <w:pStyle w:val="NormalWeb"/>
        <w:shd w:val="clear" w:color="auto" w:fill="FFFFFF"/>
        <w:spacing w:after="0"/>
        <w:jc w:val="both"/>
        <w:rPr>
          <w:rFonts w:ascii="Times New Roman" w:hAnsi="Times New Roman"/>
          <w:color w:val="auto"/>
          <w:sz w:val="24"/>
          <w:szCs w:val="24"/>
        </w:rPr>
      </w:pPr>
      <w:r w:rsidRPr="00BC38CA">
        <w:rPr>
          <w:rFonts w:ascii="Times New Roman" w:hAnsi="Times New Roman"/>
          <w:i/>
          <w:color w:val="auto"/>
          <w:sz w:val="24"/>
          <w:szCs w:val="24"/>
        </w:rPr>
        <w:t>Практическое задание 1.</w:t>
      </w:r>
      <w:r w:rsidRPr="00D50466">
        <w:rPr>
          <w:rFonts w:ascii="Times New Roman" w:hAnsi="Times New Roman"/>
          <w:color w:val="auto"/>
          <w:sz w:val="24"/>
          <w:szCs w:val="24"/>
        </w:rPr>
        <w:t>Опишите производственную системуцеха</w:t>
      </w:r>
      <w:r>
        <w:rPr>
          <w:rFonts w:ascii="Times New Roman" w:hAnsi="Times New Roman"/>
          <w:color w:val="auto"/>
          <w:sz w:val="24"/>
          <w:szCs w:val="24"/>
        </w:rPr>
        <w:t>/рабочего места</w:t>
      </w:r>
      <w:r w:rsidRPr="00D50466">
        <w:rPr>
          <w:rFonts w:ascii="Times New Roman" w:hAnsi="Times New Roman"/>
          <w:color w:val="auto"/>
          <w:sz w:val="24"/>
          <w:szCs w:val="24"/>
        </w:rPr>
        <w:t xml:space="preserve"> по </w:t>
      </w:r>
      <w:r>
        <w:rPr>
          <w:rFonts w:ascii="Times New Roman" w:hAnsi="Times New Roman"/>
          <w:color w:val="auto"/>
          <w:sz w:val="24"/>
          <w:szCs w:val="24"/>
        </w:rPr>
        <w:t xml:space="preserve">производству </w:t>
      </w:r>
      <w:r w:rsidRPr="00D50466">
        <w:rPr>
          <w:rFonts w:ascii="Times New Roman" w:hAnsi="Times New Roman"/>
          <w:color w:val="auto"/>
          <w:sz w:val="24"/>
          <w:szCs w:val="24"/>
        </w:rPr>
        <w:t>керамических изделий, учитывая,</w:t>
      </w:r>
      <w:r>
        <w:rPr>
          <w:rFonts w:ascii="Times New Roman" w:hAnsi="Times New Roman"/>
          <w:color w:val="auto"/>
          <w:sz w:val="24"/>
          <w:szCs w:val="24"/>
        </w:rPr>
        <w:t>п</w:t>
      </w:r>
      <w:r w:rsidRPr="00D50466">
        <w:rPr>
          <w:rFonts w:ascii="Times New Roman" w:hAnsi="Times New Roman"/>
          <w:color w:val="auto"/>
          <w:sz w:val="24"/>
          <w:szCs w:val="24"/>
        </w:rPr>
        <w:t>роизводственная система - комплекс инфраструктуры, оборудования, инструмента, персонала, производственных, научно-технических и информационных процессов, операционных, технологических и организационных методов, имеющих целью эффективный выпуск готовой продукции</w:t>
      </w:r>
      <w:r>
        <w:rPr>
          <w:rFonts w:ascii="Times New Roman" w:hAnsi="Times New Roman"/>
          <w:color w:val="auto"/>
          <w:sz w:val="24"/>
          <w:szCs w:val="24"/>
        </w:rPr>
        <w:t>, а также</w:t>
      </w:r>
      <w:r w:rsidRPr="00D50466">
        <w:rPr>
          <w:rFonts w:ascii="Times New Roman" w:hAnsi="Times New Roman"/>
          <w:color w:val="auto"/>
          <w:sz w:val="24"/>
          <w:szCs w:val="24"/>
        </w:rPr>
        <w:t xml:space="preserve"> чтов с</w:t>
      </w:r>
      <w:r w:rsidRPr="00BC38CA">
        <w:rPr>
          <w:rFonts w:ascii="Times New Roman" w:hAnsi="Times New Roman"/>
          <w:color w:val="auto"/>
          <w:sz w:val="24"/>
          <w:szCs w:val="24"/>
        </w:rPr>
        <w:t>остав производственной системы любого уровня включают различные ресурсы:</w:t>
      </w:r>
    </w:p>
    <w:p w:rsidR="000F3B43" w:rsidRPr="00BC38CA" w:rsidRDefault="000F3B43" w:rsidP="008A235E">
      <w:pPr>
        <w:numPr>
          <w:ilvl w:val="0"/>
          <w:numId w:val="17"/>
        </w:numPr>
        <w:shd w:val="clear" w:color="auto" w:fill="FFFFFF"/>
        <w:ind w:left="0" w:firstLine="0"/>
        <w:jc w:val="both"/>
      </w:pPr>
      <w:r w:rsidRPr="00BC38CA">
        <w:t>технические ресурсы (оборудование, инвентарь, основные и вспомогательные материалы);</w:t>
      </w:r>
    </w:p>
    <w:p w:rsidR="000F3B43" w:rsidRPr="00BC38CA" w:rsidRDefault="000F3B43" w:rsidP="008A235E">
      <w:pPr>
        <w:numPr>
          <w:ilvl w:val="0"/>
          <w:numId w:val="17"/>
        </w:numPr>
        <w:shd w:val="clear" w:color="auto" w:fill="FFFFFF"/>
        <w:ind w:left="0" w:firstLine="0"/>
        <w:jc w:val="both"/>
      </w:pPr>
      <w:r w:rsidRPr="00BC38CA">
        <w:t>технологические ресурсы (гибкость технологических процессов, наличие конкурентоспособных идей, научные заделы и т.п.);</w:t>
      </w:r>
    </w:p>
    <w:p w:rsidR="000F3B43" w:rsidRPr="00BC38CA" w:rsidRDefault="000F3B43" w:rsidP="008A235E">
      <w:pPr>
        <w:numPr>
          <w:ilvl w:val="0"/>
          <w:numId w:val="17"/>
        </w:numPr>
        <w:shd w:val="clear" w:color="auto" w:fill="FFFFFF"/>
        <w:ind w:left="0" w:firstLine="0"/>
        <w:jc w:val="both"/>
      </w:pPr>
      <w:r w:rsidRPr="00BC38CA">
        <w:t>кадровые ресурсы (квалификационный состав работников, способность адаптироваться к изменению целей);</w:t>
      </w:r>
    </w:p>
    <w:p w:rsidR="000F3B43" w:rsidRPr="00BC38CA" w:rsidRDefault="000F3B43" w:rsidP="008A235E">
      <w:pPr>
        <w:numPr>
          <w:ilvl w:val="0"/>
          <w:numId w:val="17"/>
        </w:numPr>
        <w:shd w:val="clear" w:color="auto" w:fill="FFFFFF"/>
        <w:ind w:left="0" w:firstLine="0"/>
        <w:jc w:val="both"/>
      </w:pPr>
      <w:r w:rsidRPr="00BC38CA">
        <w:t>пространственные ресурсы (характер производственных зданий, территории предприятия, возможности расширения);</w:t>
      </w:r>
    </w:p>
    <w:p w:rsidR="000F3B43" w:rsidRPr="00BC38CA" w:rsidRDefault="000F3B43" w:rsidP="008A235E">
      <w:pPr>
        <w:numPr>
          <w:ilvl w:val="0"/>
          <w:numId w:val="17"/>
        </w:numPr>
        <w:shd w:val="clear" w:color="auto" w:fill="FFFFFF"/>
        <w:ind w:left="0" w:firstLine="0"/>
        <w:jc w:val="both"/>
      </w:pPr>
      <w:r w:rsidRPr="00BC38CA">
        <w:t>ресурсы организационной структуры системы управления (характер и гибкость управляющей системы, скорость прохождения управляющих воздействий);</w:t>
      </w:r>
    </w:p>
    <w:p w:rsidR="000F3B43" w:rsidRPr="00BC38CA" w:rsidRDefault="000F3B43" w:rsidP="008A235E">
      <w:pPr>
        <w:numPr>
          <w:ilvl w:val="0"/>
          <w:numId w:val="17"/>
        </w:numPr>
        <w:shd w:val="clear" w:color="auto" w:fill="FFFFFF"/>
        <w:ind w:left="0" w:firstLine="0"/>
        <w:jc w:val="both"/>
      </w:pPr>
      <w:r w:rsidRPr="00BC38CA">
        <w:t>информационные ресурсы (характер информации о самой производственной системе, внешней среде);</w:t>
      </w:r>
    </w:p>
    <w:p w:rsidR="000F3B43" w:rsidRPr="00BC38CA" w:rsidRDefault="000F3B43" w:rsidP="008A235E">
      <w:pPr>
        <w:numPr>
          <w:ilvl w:val="0"/>
          <w:numId w:val="17"/>
        </w:numPr>
        <w:shd w:val="clear" w:color="auto" w:fill="FFFFFF"/>
        <w:ind w:left="0" w:firstLine="0"/>
        <w:jc w:val="both"/>
      </w:pPr>
      <w:r w:rsidRPr="00BC38CA">
        <w:t>финансовые ресурсы (состояние активов, ликвидность, наличие кредитных линий) и др.</w:t>
      </w:r>
    </w:p>
    <w:p w:rsidR="000F3B43" w:rsidRDefault="000F3B43" w:rsidP="00D50466">
      <w:pPr>
        <w:jc w:val="both"/>
        <w:rPr>
          <w:i/>
        </w:rPr>
      </w:pPr>
    </w:p>
    <w:p w:rsidR="000F3B43" w:rsidRPr="0065436E" w:rsidRDefault="000F3B43" w:rsidP="00BC38CA">
      <w:r w:rsidRPr="00261C4C">
        <w:rPr>
          <w:i/>
        </w:rPr>
        <w:t>Практическое задание 2:</w:t>
      </w:r>
      <w:r w:rsidRPr="0065436E">
        <w:t xml:space="preserve"> Составьте структуру рабочего времени </w:t>
      </w:r>
      <w:r>
        <w:t>рабочего-</w:t>
      </w:r>
      <w:r w:rsidRPr="0065436E">
        <w:t>токаря по нижеприведенным данными сделайте ее анализ:</w:t>
      </w:r>
    </w:p>
    <w:p w:rsidR="000F3B43" w:rsidRPr="0065436E" w:rsidRDefault="000F3B43" w:rsidP="00BC38CA">
      <w:r w:rsidRPr="0065436E">
        <w:t>1) продолжительность рабочего дня – 8 ч. (без обеденного перерыва);</w:t>
      </w:r>
    </w:p>
    <w:p w:rsidR="000F3B43" w:rsidRPr="0065436E" w:rsidRDefault="000F3B43" w:rsidP="00BC38CA">
      <w:r w:rsidRPr="0065436E">
        <w:t>2) число изготовленных за смену деталей – 40 шт.;</w:t>
      </w:r>
    </w:p>
    <w:p w:rsidR="000F3B43" w:rsidRPr="0065436E" w:rsidRDefault="000F3B43" w:rsidP="00BC38CA">
      <w:r w:rsidRPr="0065436E">
        <w:t>3) размер партии деталей – 10 шт.;</w:t>
      </w:r>
    </w:p>
    <w:p w:rsidR="000F3B43" w:rsidRPr="0065436E" w:rsidRDefault="000F3B43" w:rsidP="00BC38CA">
      <w:r w:rsidRPr="0065436E">
        <w:t>4) время на отдых и личные надобности – 5% рабочего времени;</w:t>
      </w:r>
    </w:p>
    <w:p w:rsidR="000F3B43" w:rsidRPr="0065436E" w:rsidRDefault="000F3B43" w:rsidP="00BC38CA">
      <w:r w:rsidRPr="0065436E">
        <w:t>5) время работы по выполнению другого производственного задания – 30 мин;</w:t>
      </w:r>
    </w:p>
    <w:p w:rsidR="000F3B43" w:rsidRPr="0065436E" w:rsidRDefault="000F3B43" w:rsidP="00BC38CA">
      <w:r w:rsidRPr="0065436E">
        <w:t>6) подготовительно-заключительное время – 20 мин;</w:t>
      </w:r>
    </w:p>
    <w:p w:rsidR="000F3B43" w:rsidRPr="0065436E" w:rsidRDefault="000F3B43" w:rsidP="00BC38CA">
      <w:r w:rsidRPr="0065436E">
        <w:t>7) время на замену инструмента – 5 мин;</w:t>
      </w:r>
    </w:p>
    <w:p w:rsidR="000F3B43" w:rsidRPr="0065436E" w:rsidRDefault="000F3B43" w:rsidP="00BC38CA">
      <w:r w:rsidRPr="0065436E">
        <w:t>8) число замен инструмента – 4;</w:t>
      </w:r>
    </w:p>
    <w:p w:rsidR="000F3B43" w:rsidRPr="0065436E" w:rsidRDefault="000F3B43" w:rsidP="00BC38CA">
      <w:r w:rsidRPr="0065436E">
        <w:t>9) дополнительное время на обслуживание токарем рабочего места – 25 мин;</w:t>
      </w:r>
    </w:p>
    <w:p w:rsidR="000F3B43" w:rsidRPr="0065436E" w:rsidRDefault="000F3B43" w:rsidP="00BC38CA">
      <w:r w:rsidRPr="0065436E">
        <w:t>10) время основной работы (штучное) – 7 мин./шт.;</w:t>
      </w:r>
    </w:p>
    <w:p w:rsidR="000F3B43" w:rsidRPr="0065436E" w:rsidRDefault="000F3B43" w:rsidP="00BC38CA">
      <w:r w:rsidRPr="0065436E">
        <w:t>11) вспомогательное время – 55 мин. на программу;</w:t>
      </w:r>
    </w:p>
    <w:p w:rsidR="000F3B43" w:rsidRPr="0065436E" w:rsidRDefault="000F3B43" w:rsidP="00BC38CA">
      <w:r w:rsidRPr="0065436E">
        <w:t>12) время простаивания токаря по организационно-техническим причинам (погрузка</w:t>
      </w:r>
    </w:p>
    <w:p w:rsidR="000F3B43" w:rsidRPr="0065436E" w:rsidRDefault="000F3B43" w:rsidP="00BC38CA">
      <w:r w:rsidRPr="0065436E">
        <w:t>партии деталей в межцеховое транспортное средство) – 5 мин. на одну партию деталей;</w:t>
      </w:r>
    </w:p>
    <w:p w:rsidR="000F3B43" w:rsidRDefault="000F3B43" w:rsidP="00BC38CA">
      <w:r w:rsidRPr="0065436E">
        <w:t>13) время замены отказавшего узла станка – 5 мин.</w:t>
      </w:r>
    </w:p>
    <w:p w:rsidR="000F3B43" w:rsidRPr="0065436E" w:rsidRDefault="000F3B43" w:rsidP="0065436E">
      <w:pPr>
        <w:jc w:val="both"/>
        <w:rPr>
          <w:bCs/>
        </w:rPr>
      </w:pPr>
    </w:p>
    <w:p w:rsidR="000F3B43" w:rsidRPr="00054ACD" w:rsidRDefault="000F3B43" w:rsidP="0065436E">
      <w:pPr>
        <w:ind w:right="-6"/>
        <w:jc w:val="both"/>
        <w:rPr>
          <w:b/>
        </w:rPr>
      </w:pPr>
      <w:r w:rsidRPr="00054ACD">
        <w:rPr>
          <w:b/>
          <w:spacing w:val="2"/>
        </w:rPr>
        <w:t xml:space="preserve">Тема 3. </w:t>
      </w:r>
      <w:r w:rsidRPr="00054ACD">
        <w:rPr>
          <w:b/>
        </w:rPr>
        <w:t>Предприятие как объект производственного менеджмента.</w:t>
      </w:r>
      <w:r w:rsidRPr="00847395">
        <w:rPr>
          <w:b/>
        </w:rPr>
        <w:t>(проводится</w:t>
      </w:r>
      <w:r w:rsidRPr="00E206ED">
        <w:rPr>
          <w:b/>
        </w:rPr>
        <w:t xml:space="preserve"> в форме практической подготовки)</w:t>
      </w:r>
    </w:p>
    <w:p w:rsidR="000F3B43" w:rsidRDefault="000F3B43" w:rsidP="0065436E">
      <w:pPr>
        <w:ind w:right="-6"/>
        <w:jc w:val="both"/>
        <w:rPr>
          <w:b/>
        </w:rPr>
      </w:pPr>
      <w:r w:rsidRPr="00164145">
        <w:rPr>
          <w:b/>
        </w:rPr>
        <w:tab/>
      </w:r>
    </w:p>
    <w:p w:rsidR="000F3B43" w:rsidRPr="00466912" w:rsidRDefault="000F3B43" w:rsidP="00DD5236">
      <w:pPr>
        <w:ind w:firstLine="709"/>
        <w:jc w:val="both"/>
        <w:rPr>
          <w:i/>
        </w:rPr>
      </w:pPr>
      <w:r w:rsidRPr="00466912">
        <w:rPr>
          <w:i/>
        </w:rPr>
        <w:t>Вопросы к занятию</w:t>
      </w:r>
    </w:p>
    <w:p w:rsidR="000F3B43" w:rsidRDefault="000F3B43" w:rsidP="001E1317">
      <w:pPr>
        <w:ind w:firstLine="709"/>
        <w:jc w:val="both"/>
      </w:pPr>
      <w:r>
        <w:t xml:space="preserve">1.Предприятие как объект производственного менеджмента </w:t>
      </w:r>
    </w:p>
    <w:p w:rsidR="000F3B43" w:rsidRDefault="000F3B43" w:rsidP="001E1317">
      <w:pPr>
        <w:ind w:firstLine="709"/>
        <w:jc w:val="both"/>
      </w:pPr>
      <w:r>
        <w:t xml:space="preserve">2.Состав и взаимосвязь производственных факторов. </w:t>
      </w:r>
    </w:p>
    <w:p w:rsidR="000F3B43" w:rsidRDefault="000F3B43" w:rsidP="001E1317">
      <w:pPr>
        <w:ind w:firstLine="709"/>
        <w:jc w:val="both"/>
      </w:pPr>
      <w:r>
        <w:t xml:space="preserve">3.Производственный менеджер и процесс управления. </w:t>
      </w:r>
    </w:p>
    <w:p w:rsidR="000F3B43" w:rsidRDefault="000F3B43" w:rsidP="001E1317">
      <w:pPr>
        <w:ind w:firstLine="709"/>
        <w:jc w:val="both"/>
      </w:pPr>
      <w:r>
        <w:t xml:space="preserve">4. Структура производственного процесса и основные принципы его рациональной организации. </w:t>
      </w:r>
    </w:p>
    <w:p w:rsidR="000F3B43" w:rsidRDefault="000F3B43" w:rsidP="001E1317">
      <w:pPr>
        <w:ind w:firstLine="709"/>
        <w:jc w:val="both"/>
      </w:pPr>
      <w:r>
        <w:t xml:space="preserve">5.Классификация и принципы организации производственных процессов. </w:t>
      </w:r>
    </w:p>
    <w:p w:rsidR="000F3B43" w:rsidRDefault="000F3B43" w:rsidP="001E1317">
      <w:pPr>
        <w:ind w:firstLine="709"/>
        <w:jc w:val="both"/>
      </w:pPr>
      <w:r>
        <w:t>6.Классификация объектов производственного менеджмента на предприятии.</w:t>
      </w:r>
    </w:p>
    <w:p w:rsidR="000F3B43" w:rsidRDefault="000F3B43" w:rsidP="001E1317">
      <w:pPr>
        <w:ind w:firstLine="709"/>
        <w:jc w:val="both"/>
      </w:pPr>
    </w:p>
    <w:p w:rsidR="000F3B43" w:rsidRDefault="000F3B43" w:rsidP="00B56D95">
      <w:pPr>
        <w:jc w:val="both"/>
      </w:pPr>
      <w:r w:rsidRPr="00B1212D">
        <w:rPr>
          <w:i/>
        </w:rPr>
        <w:t>Задание для практической подготовки</w:t>
      </w:r>
      <w:r w:rsidRPr="00B1212D">
        <w:t>:</w:t>
      </w:r>
    </w:p>
    <w:p w:rsidR="000F3B43" w:rsidRDefault="000F3B43" w:rsidP="00C46FF5">
      <w:pPr>
        <w:ind w:firstLine="709"/>
        <w:jc w:val="both"/>
      </w:pPr>
    </w:p>
    <w:p w:rsidR="000F3B43" w:rsidRPr="00A13189" w:rsidRDefault="000F3B43" w:rsidP="00A13189">
      <w:pPr>
        <w:jc w:val="both"/>
        <w:rPr>
          <w:bCs/>
        </w:rPr>
      </w:pPr>
      <w:r w:rsidRPr="00A13189">
        <w:rPr>
          <w:bCs/>
        </w:rPr>
        <w:t>Кейс для анализа. Внедрение автоматизированной системы управления технологическим процессом на цементном заводе</w:t>
      </w:r>
      <w:r>
        <w:rPr>
          <w:bCs/>
        </w:rPr>
        <w:t xml:space="preserve">. </w:t>
      </w:r>
      <w:r w:rsidRPr="00A13189">
        <w:rPr>
          <w:bCs/>
        </w:rPr>
        <w:t>Завод расположен в небольшом городе. На предприятии доминирует общинная культура с низким уровнем конфликтности. В случае возникновения конфликта, размежевание сторон идет по «кланам»: местные – приезжие, производственники – рыночники и т.д. В коллективе развита ориентация на стабильность, устойчивость социальной и трудовой среды.</w:t>
      </w:r>
    </w:p>
    <w:p w:rsidR="000F3B43" w:rsidRDefault="000F3B43" w:rsidP="00A13189">
      <w:pPr>
        <w:jc w:val="both"/>
        <w:rPr>
          <w:bCs/>
        </w:rPr>
      </w:pPr>
      <w:r w:rsidRPr="00A13189">
        <w:rPr>
          <w:bCs/>
        </w:rPr>
        <w:t xml:space="preserve">Технология производства. </w:t>
      </w:r>
    </w:p>
    <w:p w:rsidR="000F3B43" w:rsidRPr="00A13189" w:rsidRDefault="000F3B43" w:rsidP="00A13189">
      <w:pPr>
        <w:jc w:val="both"/>
        <w:rPr>
          <w:bCs/>
        </w:rPr>
      </w:pPr>
      <w:r w:rsidRPr="00A13189">
        <w:rPr>
          <w:bCs/>
        </w:rPr>
        <w:t>Схема технологического процесса такова: в карьере (около 3 км от завода) добывается основное сырье (глина и мел), которое по трубопроводам и в вагонах отправляется в сырьевое отделение, где происходит первый помол и смешивание; приготовленная таким образом сырьевая смесь, называемая шламом, поступает во вращающиеся печи, где с различными добавками шлам претерпевает II передел, в результате которого образуется клинкер, по химическому составу уже представляющий собой цемент. Далее наступает III передел – помол клинкера с добавками, откуда выходят уже различные марки цемента. Каждая марка загружается в отдельное хранилище – гигантскую круглую башню; наконец отдел сбыта и транспортный цех направляют продукцию потребителям.</w:t>
      </w:r>
    </w:p>
    <w:p w:rsidR="000F3B43" w:rsidRPr="00A13189" w:rsidRDefault="000F3B43" w:rsidP="00A13189">
      <w:pPr>
        <w:jc w:val="both"/>
        <w:rPr>
          <w:bCs/>
        </w:rPr>
      </w:pPr>
      <w:r w:rsidRPr="00A13189">
        <w:rPr>
          <w:bCs/>
        </w:rPr>
        <w:t>Из групп, затрагиваемых автоматизацией, ключевое положение занимают бригады, работающие на обжиге сырья, помоле клинкера и отдел сбыта.</w:t>
      </w:r>
    </w:p>
    <w:p w:rsidR="000F3B43" w:rsidRPr="00A13189" w:rsidRDefault="000F3B43" w:rsidP="00A13189">
      <w:pPr>
        <w:jc w:val="both"/>
        <w:rPr>
          <w:bCs/>
        </w:rPr>
      </w:pPr>
      <w:r w:rsidRPr="00A13189">
        <w:rPr>
          <w:bCs/>
        </w:rPr>
        <w:t>Автоматизация требует либо изменения функций одних работников, либо делает ненужными другие группы, что вызвало бурное и жесткое сопротивление всего персонала.</w:t>
      </w:r>
    </w:p>
    <w:p w:rsidR="000F3B43" w:rsidRPr="00A13189" w:rsidRDefault="000F3B43" w:rsidP="00A13189">
      <w:pPr>
        <w:jc w:val="both"/>
        <w:rPr>
          <w:bCs/>
        </w:rPr>
      </w:pPr>
      <w:r w:rsidRPr="00A13189">
        <w:rPr>
          <w:bCs/>
        </w:rPr>
        <w:t>ПРИМЕР УЧАСТКА ОБЖИГА СЫРЬЯ</w:t>
      </w:r>
    </w:p>
    <w:p w:rsidR="000F3B43" w:rsidRPr="00A13189" w:rsidRDefault="000F3B43" w:rsidP="00A13189">
      <w:pPr>
        <w:jc w:val="both"/>
        <w:rPr>
          <w:bCs/>
        </w:rPr>
      </w:pPr>
      <w:r w:rsidRPr="00A13189">
        <w:rPr>
          <w:bCs/>
        </w:rPr>
        <w:t>Основной состав рабочих на данном участке составляют 4 машиниста и 4 помощника. Все пары работают посменно. Из всех рабочих они обладают самым высоким статусом, так как обслуживают самый сложный и ответственный участок. Поэтому рабочие здесь имеют самую высокую квалификацию: почти все окончили техникумы, а один – институт. Их заработная плата не зависит от выработки, оклад достигает уровня главных специалистов завода.</w:t>
      </w:r>
    </w:p>
    <w:p w:rsidR="000F3B43" w:rsidRPr="00A13189" w:rsidRDefault="000F3B43" w:rsidP="00A13189">
      <w:pPr>
        <w:jc w:val="both"/>
        <w:rPr>
          <w:bCs/>
        </w:rPr>
      </w:pPr>
      <w:r w:rsidRPr="00A13189">
        <w:rPr>
          <w:bCs/>
        </w:rPr>
        <w:t>В период до автоматизации машинисты и помощники осуществляли такие основные операции:</w:t>
      </w:r>
    </w:p>
    <w:p w:rsidR="000F3B43" w:rsidRPr="00A13189" w:rsidRDefault="000F3B43" w:rsidP="00A13189">
      <w:pPr>
        <w:jc w:val="both"/>
        <w:rPr>
          <w:bCs/>
        </w:rPr>
      </w:pPr>
      <w:r w:rsidRPr="00A13189">
        <w:rPr>
          <w:bCs/>
        </w:rPr>
        <w:t>- регулирование температуры в разных участках печи посредством механизированного контроля за поступлением в печь газа;</w:t>
      </w:r>
    </w:p>
    <w:p w:rsidR="000F3B43" w:rsidRPr="00A13189" w:rsidRDefault="000F3B43" w:rsidP="00A13189">
      <w:pPr>
        <w:jc w:val="both"/>
        <w:rPr>
          <w:bCs/>
        </w:rPr>
      </w:pPr>
      <w:r w:rsidRPr="00A13189">
        <w:rPr>
          <w:bCs/>
        </w:rPr>
        <w:t>- регулирование воздушного дутья в печи для разрежения сырьевой массы;</w:t>
      </w:r>
    </w:p>
    <w:p w:rsidR="000F3B43" w:rsidRPr="00A13189" w:rsidRDefault="000F3B43" w:rsidP="00A13189">
      <w:pPr>
        <w:jc w:val="both"/>
        <w:rPr>
          <w:bCs/>
        </w:rPr>
      </w:pPr>
      <w:r w:rsidRPr="00A13189">
        <w:rPr>
          <w:bCs/>
        </w:rPr>
        <w:t>- регулирование поступления сырья в печь.</w:t>
      </w:r>
    </w:p>
    <w:p w:rsidR="000F3B43" w:rsidRPr="00A13189" w:rsidRDefault="000F3B43" w:rsidP="00A13189">
      <w:pPr>
        <w:jc w:val="both"/>
        <w:rPr>
          <w:bCs/>
        </w:rPr>
      </w:pPr>
      <w:r w:rsidRPr="00A13189">
        <w:rPr>
          <w:bCs/>
        </w:rPr>
        <w:t>Лабораторные анализы проб сырья машинист дополняет визуальным контролем. Степень неопределенности в процессе обжига достаточно велика. Ошибки дорого обходятся всему предприятию. Подсистема «Обжиг» является частью общезаводской интегрированной автоматизированной системы управления технологическим процессом. Установлено 20 датчиков, которые контролируют процесс и подают информацию на центральный пульт. На пульте появились 8 операторов. Машинист должен был поделить часть своих функций с автоматикой. Новая система ведет процесс стабильнее машиниста, она сокращает период существенных отклонений в процессе обжига на 20-30%. Зато машинист лучше справляется с управлением в случаях существенных или аварийных отклонений. Но кто будет решать, когда следует подключать систему, а когда машинисту брать управление на себя?</w:t>
      </w:r>
    </w:p>
    <w:p w:rsidR="000F3B43" w:rsidRPr="00A13189" w:rsidRDefault="000F3B43" w:rsidP="00A13189">
      <w:pPr>
        <w:jc w:val="both"/>
        <w:rPr>
          <w:bCs/>
        </w:rPr>
      </w:pPr>
      <w:r w:rsidRPr="00A13189">
        <w:rPr>
          <w:bCs/>
        </w:rPr>
        <w:t>Группа операторов сформирована из молодых инженеров. Они еще не успели включиться в социальную среду и освоить локальные нормы. Для их субкультуры характерен культ технического рационализма. Своих партнеров – машинистов они считают вымирающей профессиональной категорией и в кулуарных разговорах опрометчиво восхищались американскими цементными заводами, производство на которых полностью автоматизировано.</w:t>
      </w:r>
    </w:p>
    <w:p w:rsidR="000F3B43" w:rsidRPr="00A13189" w:rsidRDefault="000F3B43" w:rsidP="00A13189">
      <w:pPr>
        <w:jc w:val="both"/>
        <w:rPr>
          <w:bCs/>
        </w:rPr>
      </w:pPr>
      <w:r w:rsidRPr="00A13189">
        <w:rPr>
          <w:bCs/>
        </w:rPr>
        <w:t>С введением автоматизированной системы у машинистов расширились возможности наблюдения (4 экрана на которых видны зоны спекания в каждой из печей), увеличились прогнозные возможности, улучшились санитарно-гигиенические условия труда. Но при этом ужесточился внешний контроль за служебным поведением и появилась конкуренция с операторами «за контроль над печью».</w:t>
      </w:r>
    </w:p>
    <w:p w:rsidR="000F3B43" w:rsidRPr="00A13189" w:rsidRDefault="000F3B43" w:rsidP="00A13189">
      <w:pPr>
        <w:jc w:val="both"/>
        <w:rPr>
          <w:bCs/>
        </w:rPr>
      </w:pPr>
      <w:r w:rsidRPr="00A13189">
        <w:rPr>
          <w:bCs/>
        </w:rPr>
        <w:t>ДЕЙСТВИЯ СТОРОН</w:t>
      </w:r>
    </w:p>
    <w:p w:rsidR="000F3B43" w:rsidRPr="00A13189" w:rsidRDefault="000F3B43" w:rsidP="00A13189">
      <w:pPr>
        <w:jc w:val="both"/>
        <w:rPr>
          <w:bCs/>
        </w:rPr>
      </w:pPr>
      <w:r w:rsidRPr="00A13189">
        <w:rPr>
          <w:bCs/>
        </w:rPr>
        <w:t>Со стороны персонала</w:t>
      </w:r>
    </w:p>
    <w:p w:rsidR="000F3B43" w:rsidRPr="00A13189" w:rsidRDefault="000F3B43" w:rsidP="00A13189">
      <w:pPr>
        <w:jc w:val="both"/>
        <w:rPr>
          <w:bCs/>
        </w:rPr>
      </w:pPr>
      <w:r w:rsidRPr="00A13189">
        <w:rPr>
          <w:bCs/>
        </w:rPr>
        <w:t>- негативные слухи об увольнениях;</w:t>
      </w:r>
    </w:p>
    <w:p w:rsidR="000F3B43" w:rsidRPr="00A13189" w:rsidRDefault="000F3B43" w:rsidP="00A13189">
      <w:pPr>
        <w:jc w:val="both"/>
        <w:rPr>
          <w:bCs/>
        </w:rPr>
      </w:pPr>
      <w:r w:rsidRPr="00A13189">
        <w:rPr>
          <w:bCs/>
        </w:rPr>
        <w:t>- луддизм (борьба с достижениями инновационных технологий</w:t>
      </w:r>
      <w:r>
        <w:rPr>
          <w:bCs/>
        </w:rPr>
        <w:t>:</w:t>
      </w:r>
      <w:r w:rsidRPr="00A13189">
        <w:rPr>
          <w:bCs/>
        </w:rPr>
        <w:t xml:space="preserve"> намеренные поломки оборудования);</w:t>
      </w:r>
    </w:p>
    <w:p w:rsidR="000F3B43" w:rsidRPr="00A13189" w:rsidRDefault="000F3B43" w:rsidP="00A13189">
      <w:pPr>
        <w:jc w:val="both"/>
        <w:rPr>
          <w:bCs/>
        </w:rPr>
      </w:pPr>
      <w:r w:rsidRPr="00A13189">
        <w:rPr>
          <w:bCs/>
        </w:rPr>
        <w:t>- остаркизм</w:t>
      </w:r>
      <w:r>
        <w:rPr>
          <w:bCs/>
        </w:rPr>
        <w:t xml:space="preserve"> (презрение)</w:t>
      </w:r>
      <w:r w:rsidRPr="00A13189">
        <w:rPr>
          <w:bCs/>
        </w:rPr>
        <w:t xml:space="preserve"> по отношению к руководителю проекта.</w:t>
      </w:r>
    </w:p>
    <w:p w:rsidR="000F3B43" w:rsidRPr="00A13189" w:rsidRDefault="000F3B43" w:rsidP="00A13189">
      <w:pPr>
        <w:jc w:val="both"/>
        <w:rPr>
          <w:bCs/>
        </w:rPr>
      </w:pPr>
      <w:r w:rsidRPr="00A13189">
        <w:rPr>
          <w:bCs/>
        </w:rPr>
        <w:t>Со стороны проектировщиков</w:t>
      </w:r>
    </w:p>
    <w:p w:rsidR="000F3B43" w:rsidRPr="00A13189" w:rsidRDefault="000F3B43" w:rsidP="00A13189">
      <w:pPr>
        <w:jc w:val="both"/>
        <w:rPr>
          <w:bCs/>
        </w:rPr>
      </w:pPr>
      <w:r w:rsidRPr="00A13189">
        <w:rPr>
          <w:bCs/>
        </w:rPr>
        <w:t>- техницизм</w:t>
      </w:r>
      <w:r>
        <w:t>(чр</w:t>
      </w:r>
      <w:r w:rsidRPr="00AF3162">
        <w:rPr>
          <w:bCs/>
        </w:rPr>
        <w:t>езмерное увлечение технической стороной како</w:t>
      </w:r>
      <w:r>
        <w:rPr>
          <w:bCs/>
        </w:rPr>
        <w:t>го-л. дела в ущерб его сущности)</w:t>
      </w:r>
      <w:r w:rsidRPr="00A13189">
        <w:rPr>
          <w:bCs/>
        </w:rPr>
        <w:t>;</w:t>
      </w:r>
    </w:p>
    <w:p w:rsidR="000F3B43" w:rsidRPr="00A13189" w:rsidRDefault="000F3B43" w:rsidP="00A13189">
      <w:pPr>
        <w:jc w:val="both"/>
        <w:rPr>
          <w:bCs/>
        </w:rPr>
      </w:pPr>
      <w:r w:rsidRPr="00A13189">
        <w:rPr>
          <w:bCs/>
        </w:rPr>
        <w:t>- требования найти и наказать виновных.</w:t>
      </w:r>
    </w:p>
    <w:p w:rsidR="000F3B43" w:rsidRPr="00A13189" w:rsidRDefault="000F3B43" w:rsidP="00A13189">
      <w:pPr>
        <w:jc w:val="both"/>
        <w:rPr>
          <w:bCs/>
        </w:rPr>
      </w:pPr>
      <w:r w:rsidRPr="00A13189">
        <w:rPr>
          <w:bCs/>
        </w:rPr>
        <w:t>Дирекция оказалась между молотом модернизации производства и наковальней социального равновесия в городе. Генеральный директор сам вырос в этой общинной культуре и испытывал сильное давление с обеих сторон, избегая больших увольнений и откладывая их.</w:t>
      </w:r>
    </w:p>
    <w:p w:rsidR="000F3B43" w:rsidRPr="00A13189" w:rsidRDefault="000F3B43" w:rsidP="00A13189">
      <w:pPr>
        <w:jc w:val="both"/>
        <w:rPr>
          <w:bCs/>
        </w:rPr>
      </w:pPr>
      <w:r w:rsidRPr="00A13189">
        <w:rPr>
          <w:bCs/>
        </w:rPr>
        <w:t>Выполните след</w:t>
      </w:r>
      <w:r>
        <w:rPr>
          <w:bCs/>
        </w:rPr>
        <w:t>ующие задания:</w:t>
      </w:r>
    </w:p>
    <w:p w:rsidR="000F3B43" w:rsidRPr="00A13189" w:rsidRDefault="000F3B43" w:rsidP="00A13189">
      <w:pPr>
        <w:jc w:val="both"/>
        <w:rPr>
          <w:bCs/>
        </w:rPr>
      </w:pPr>
      <w:r w:rsidRPr="00A13189">
        <w:rPr>
          <w:bCs/>
        </w:rPr>
        <w:t>I. Схематически отобразите технологию производства (Названия технологических переделов и их последовательность), покажите те участки, на которых будет осуществляться автоматизация управления. Напишите, что изменится после реализации проекта.</w:t>
      </w:r>
    </w:p>
    <w:p w:rsidR="000F3B43" w:rsidRPr="00A13189" w:rsidRDefault="000F3B43" w:rsidP="00A13189">
      <w:pPr>
        <w:jc w:val="both"/>
        <w:rPr>
          <w:bCs/>
        </w:rPr>
      </w:pPr>
      <w:r w:rsidRPr="00A13189">
        <w:rPr>
          <w:bCs/>
        </w:rPr>
        <w:t>II. Составьте «силовое поле» изменений для данной ситуации. Оцените, какие силы, побуждающие или ограничивающие, преобладают. Обоснуйте свою точку зрения.</w:t>
      </w:r>
    </w:p>
    <w:p w:rsidR="000F3B43" w:rsidRDefault="000F3B43" w:rsidP="00A13189">
      <w:pPr>
        <w:jc w:val="both"/>
        <w:rPr>
          <w:bCs/>
        </w:rPr>
      </w:pPr>
      <w:r w:rsidRPr="00A13189">
        <w:rPr>
          <w:bCs/>
        </w:rPr>
        <w:t>III. Если бы Вы являлись директором цементного завода, как бы осуществляли проект изменений? Перечислите основные пункты плана в той последовательнос</w:t>
      </w:r>
      <w:r>
        <w:rPr>
          <w:bCs/>
        </w:rPr>
        <w:t>ти, которую считаете правильной.</w:t>
      </w:r>
    </w:p>
    <w:p w:rsidR="000F3B43" w:rsidRDefault="000F3B43" w:rsidP="00A13189">
      <w:pPr>
        <w:jc w:val="both"/>
        <w:rPr>
          <w:bCs/>
        </w:rPr>
      </w:pPr>
    </w:p>
    <w:p w:rsidR="000F3B43" w:rsidRDefault="000F3B43" w:rsidP="00054ACD">
      <w:pPr>
        <w:jc w:val="both"/>
        <w:rPr>
          <w:bCs/>
          <w:i/>
        </w:rPr>
      </w:pPr>
      <w:r>
        <w:rPr>
          <w:bCs/>
          <w:i/>
        </w:rPr>
        <w:t>Практическое задание 1.</w:t>
      </w:r>
    </w:p>
    <w:p w:rsidR="000F3B43" w:rsidRDefault="000F3B43" w:rsidP="00A13189">
      <w:pPr>
        <w:jc w:val="both"/>
      </w:pPr>
      <w:r>
        <w:t xml:space="preserve">Проведите анализ параметров стиля руководства и определите, к какому его виду в большей мере относится данный стиль: </w:t>
      </w:r>
    </w:p>
    <w:p w:rsidR="000F3B43" w:rsidRDefault="000F3B43" w:rsidP="00A13189">
      <w:pPr>
        <w:jc w:val="both"/>
      </w:pPr>
      <w:r>
        <w:t xml:space="preserve">1) варианты стратегических управленческих решений руководитель обсуждает со специалистами и менеджерами организации, тактические решения – с главными специалистами и менеджерами высшего и среднего уровня, оперативные решения чаще всего принимает самостоятельно; </w:t>
      </w:r>
    </w:p>
    <w:p w:rsidR="000F3B43" w:rsidRDefault="000F3B43" w:rsidP="00A13189">
      <w:pPr>
        <w:jc w:val="both"/>
      </w:pPr>
      <w:r>
        <w:t xml:space="preserve">2) на фирме официально установлен рабочий день с 10ч. до 17ч. без обеденного перерыва. Перерывы не регламентированы. Приход и уход работников не фиксируются. Основной упор делается на качественное выполнение определенного задания к какому-то сроку. Качество и сроки определяет руководитель, ответственность несут, подчиненные; </w:t>
      </w:r>
    </w:p>
    <w:p w:rsidR="000F3B43" w:rsidRDefault="000F3B43" w:rsidP="00A13189">
      <w:pPr>
        <w:jc w:val="both"/>
      </w:pPr>
      <w:r>
        <w:t xml:space="preserve">3) руководитель использует в своей работе такие методы воздействия на людей, как поощрение и наказание. Поощрения заслуживает тот работник, который повышает качество работы, изучает и использует новые технологии в своей работе. Наказание не фиксируется в документах, применяется в исключительных случаях, когда иного метода воздействия руководитель не видит. Одной из форм наказания является сокращение полномочий работника. </w:t>
      </w:r>
    </w:p>
    <w:p w:rsidR="000F3B43" w:rsidRDefault="000F3B43" w:rsidP="00AC402A">
      <w:pPr>
        <w:ind w:firstLine="709"/>
        <w:jc w:val="both"/>
        <w:rPr>
          <w:i/>
        </w:rPr>
      </w:pPr>
    </w:p>
    <w:p w:rsidR="000F3B43" w:rsidRPr="00A13189" w:rsidRDefault="000F3B43" w:rsidP="00AC402A">
      <w:pPr>
        <w:ind w:firstLine="709"/>
        <w:jc w:val="both"/>
        <w:rPr>
          <w:b/>
        </w:rPr>
      </w:pPr>
      <w:r w:rsidRPr="00A13189">
        <w:rPr>
          <w:b/>
        </w:rPr>
        <w:t>Тема 4. Организация производственного процесса. Производственный цикл и его структура</w:t>
      </w:r>
    </w:p>
    <w:p w:rsidR="000F3B43" w:rsidRPr="00082519" w:rsidRDefault="000F3B43" w:rsidP="006070DC">
      <w:pPr>
        <w:ind w:firstLine="709"/>
        <w:jc w:val="both"/>
        <w:rPr>
          <w:b/>
          <w:i/>
        </w:rPr>
      </w:pPr>
    </w:p>
    <w:p w:rsidR="000F3B43" w:rsidRDefault="000F3B43" w:rsidP="006070DC">
      <w:pPr>
        <w:ind w:firstLine="709"/>
        <w:jc w:val="both"/>
        <w:rPr>
          <w:i/>
        </w:rPr>
      </w:pPr>
      <w:r w:rsidRPr="00466912">
        <w:rPr>
          <w:i/>
        </w:rPr>
        <w:t>Вопросы к занятию</w:t>
      </w:r>
    </w:p>
    <w:p w:rsidR="000F3B43" w:rsidRDefault="000F3B43" w:rsidP="00A13189">
      <w:pPr>
        <w:ind w:firstLine="709"/>
        <w:jc w:val="both"/>
      </w:pPr>
      <w:r w:rsidRPr="00D93463">
        <w:t>1.</w:t>
      </w:r>
      <w:r>
        <w:t xml:space="preserve">Организация производственного процесса. </w:t>
      </w:r>
    </w:p>
    <w:p w:rsidR="000F3B43" w:rsidRDefault="000F3B43" w:rsidP="00A13189">
      <w:pPr>
        <w:ind w:firstLine="709"/>
        <w:jc w:val="both"/>
      </w:pPr>
      <w:r>
        <w:t xml:space="preserve">2.Производственный цикл и его структура. Расчет производственного цикла простого процесса. </w:t>
      </w:r>
    </w:p>
    <w:p w:rsidR="000F3B43" w:rsidRDefault="000F3B43" w:rsidP="00A13189">
      <w:pPr>
        <w:ind w:firstLine="709"/>
        <w:jc w:val="both"/>
      </w:pPr>
      <w:r>
        <w:t xml:space="preserve">3.Структура сложного производственного процесса и расчет длительности его цикла. </w:t>
      </w:r>
    </w:p>
    <w:p w:rsidR="000F3B43" w:rsidRDefault="000F3B43" w:rsidP="00A13189">
      <w:pPr>
        <w:ind w:firstLine="709"/>
        <w:jc w:val="both"/>
      </w:pPr>
      <w:r>
        <w:t xml:space="preserve">4.Организационная структура и организационная схема управления производством. </w:t>
      </w:r>
    </w:p>
    <w:p w:rsidR="000F3B43" w:rsidRDefault="000F3B43" w:rsidP="00A13189">
      <w:pPr>
        <w:ind w:firstLine="709"/>
        <w:jc w:val="both"/>
      </w:pPr>
      <w:r>
        <w:t xml:space="preserve">5.Состав и классификация цехов и служб предприятия. Специализация и принципы построения цехов и участков производственного предприятия. </w:t>
      </w:r>
    </w:p>
    <w:p w:rsidR="000F3B43" w:rsidRDefault="000F3B43" w:rsidP="00A13189">
      <w:pPr>
        <w:ind w:firstLine="709"/>
        <w:jc w:val="both"/>
      </w:pPr>
      <w:r>
        <w:t>6.Производственная структура цехов.</w:t>
      </w:r>
    </w:p>
    <w:p w:rsidR="000F3B43" w:rsidRDefault="000F3B43" w:rsidP="00A13189">
      <w:pPr>
        <w:ind w:firstLine="709"/>
        <w:jc w:val="both"/>
        <w:rPr>
          <w:i/>
        </w:rPr>
      </w:pPr>
    </w:p>
    <w:p w:rsidR="000F3B43" w:rsidRDefault="000F3B43" w:rsidP="00C46FF5">
      <w:pPr>
        <w:jc w:val="both"/>
      </w:pPr>
      <w:r w:rsidRPr="002E4817">
        <w:rPr>
          <w:i/>
        </w:rPr>
        <w:t>Практичес</w:t>
      </w:r>
      <w:r>
        <w:rPr>
          <w:i/>
        </w:rPr>
        <w:t>ко</w:t>
      </w:r>
      <w:r w:rsidRPr="002E4817">
        <w:rPr>
          <w:i/>
        </w:rPr>
        <w:t>е задани</w:t>
      </w:r>
      <w:r>
        <w:rPr>
          <w:i/>
        </w:rPr>
        <w:t>е 1.</w:t>
      </w:r>
      <w:r>
        <w:t xml:space="preserve">Определить длительность производственного цикла обработки партии деталей при всех видах движения, построить графики процесса обработки и определить коэффициенты параллельности. </w:t>
      </w:r>
    </w:p>
    <w:p w:rsidR="000F3B43" w:rsidRDefault="000F3B43" w:rsidP="00C46FF5">
      <w:pPr>
        <w:jc w:val="both"/>
      </w:pPr>
      <w:r>
        <w:t xml:space="preserve">Дано: </w:t>
      </w:r>
    </w:p>
    <w:p w:rsidR="000F3B43" w:rsidRDefault="000F3B43" w:rsidP="00C46FF5">
      <w:pPr>
        <w:jc w:val="both"/>
      </w:pPr>
      <w:r>
        <w:t>n=12 штук – величина партии деталей;</w:t>
      </w:r>
    </w:p>
    <w:p w:rsidR="000F3B43" w:rsidRDefault="000F3B43" w:rsidP="00C46FF5">
      <w:pPr>
        <w:jc w:val="both"/>
      </w:pPr>
      <w:r>
        <w:t>tмо = 2 мин – среднее межоперационное время;</w:t>
      </w:r>
    </w:p>
    <w:p w:rsidR="000F3B43" w:rsidRDefault="000F3B43" w:rsidP="00C46FF5">
      <w:pPr>
        <w:jc w:val="both"/>
      </w:pPr>
      <w:r>
        <w:t>tl =35 мин – длительность естественных процессов;</w:t>
      </w:r>
    </w:p>
    <w:p w:rsidR="000F3B43" w:rsidRPr="002E4817" w:rsidRDefault="000F3B43" w:rsidP="00C46FF5">
      <w:pPr>
        <w:jc w:val="both"/>
        <w:rPr>
          <w:i/>
        </w:rPr>
      </w:pPr>
      <w:r>
        <w:t>р= 6 шт. – размер передаточной партии.</w:t>
      </w:r>
    </w:p>
    <w:p w:rsidR="000F3B43" w:rsidRDefault="000F3B43" w:rsidP="00E37F8E">
      <w:pPr>
        <w:jc w:val="both"/>
        <w:rPr>
          <w:b/>
          <w:color w:val="000000"/>
          <w:spacing w:val="2"/>
        </w:rPr>
      </w:pPr>
    </w:p>
    <w:tbl>
      <w:tblPr>
        <w:tblpPr w:leftFromText="180" w:rightFromText="180" w:vertAnchor="text" w:horzAnchor="margin"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5"/>
        <w:gridCol w:w="543"/>
        <w:gridCol w:w="567"/>
        <w:gridCol w:w="567"/>
      </w:tblGrid>
      <w:tr w:rsidR="000F3B43" w:rsidTr="00336CA3">
        <w:tc>
          <w:tcPr>
            <w:tcW w:w="445" w:type="dxa"/>
          </w:tcPr>
          <w:p w:rsidR="000F3B43" w:rsidRDefault="000F3B43" w:rsidP="00336CA3">
            <w:pPr>
              <w:jc w:val="both"/>
            </w:pPr>
            <w:r>
              <w:t>№</w:t>
            </w:r>
          </w:p>
        </w:tc>
        <w:tc>
          <w:tcPr>
            <w:tcW w:w="543" w:type="dxa"/>
          </w:tcPr>
          <w:p w:rsidR="000F3B43" w:rsidRPr="00336CA3" w:rsidRDefault="000F3B43" w:rsidP="00336CA3">
            <w:pPr>
              <w:jc w:val="both"/>
              <w:rPr>
                <w:lang w:val="en-US"/>
              </w:rPr>
            </w:pPr>
            <w:r w:rsidRPr="00336CA3">
              <w:rPr>
                <w:lang w:val="en-US"/>
              </w:rPr>
              <w:t>1</w:t>
            </w:r>
          </w:p>
        </w:tc>
        <w:tc>
          <w:tcPr>
            <w:tcW w:w="567" w:type="dxa"/>
          </w:tcPr>
          <w:p w:rsidR="000F3B43" w:rsidRPr="00336CA3" w:rsidRDefault="000F3B43" w:rsidP="00336CA3">
            <w:pPr>
              <w:jc w:val="both"/>
              <w:rPr>
                <w:lang w:val="en-US"/>
              </w:rPr>
            </w:pPr>
            <w:r w:rsidRPr="00336CA3">
              <w:rPr>
                <w:lang w:val="en-US"/>
              </w:rPr>
              <w:t>2</w:t>
            </w:r>
          </w:p>
        </w:tc>
        <w:tc>
          <w:tcPr>
            <w:tcW w:w="567" w:type="dxa"/>
          </w:tcPr>
          <w:p w:rsidR="000F3B43" w:rsidRPr="00336CA3" w:rsidRDefault="000F3B43" w:rsidP="00336CA3">
            <w:pPr>
              <w:jc w:val="both"/>
              <w:rPr>
                <w:lang w:val="en-US"/>
              </w:rPr>
            </w:pPr>
            <w:r w:rsidRPr="00336CA3">
              <w:rPr>
                <w:lang w:val="en-US"/>
              </w:rPr>
              <w:t>3</w:t>
            </w:r>
          </w:p>
        </w:tc>
      </w:tr>
      <w:tr w:rsidR="000F3B43" w:rsidTr="00336CA3">
        <w:tc>
          <w:tcPr>
            <w:tcW w:w="445" w:type="dxa"/>
          </w:tcPr>
          <w:p w:rsidR="000F3B43" w:rsidRPr="00336CA3" w:rsidRDefault="000F3B43" w:rsidP="00336CA3">
            <w:pPr>
              <w:jc w:val="both"/>
              <w:rPr>
                <w:lang w:val="en-US"/>
              </w:rPr>
            </w:pPr>
            <w:r w:rsidRPr="00336CA3">
              <w:rPr>
                <w:lang w:val="en-US"/>
              </w:rPr>
              <w:t>t</w:t>
            </w:r>
          </w:p>
        </w:tc>
        <w:tc>
          <w:tcPr>
            <w:tcW w:w="543" w:type="dxa"/>
          </w:tcPr>
          <w:p w:rsidR="000F3B43" w:rsidRPr="00336CA3" w:rsidRDefault="000F3B43" w:rsidP="00336CA3">
            <w:pPr>
              <w:jc w:val="both"/>
              <w:rPr>
                <w:lang w:val="en-US"/>
              </w:rPr>
            </w:pPr>
            <w:r w:rsidRPr="00336CA3">
              <w:rPr>
                <w:lang w:val="en-US"/>
              </w:rPr>
              <w:t>4</w:t>
            </w:r>
          </w:p>
        </w:tc>
        <w:tc>
          <w:tcPr>
            <w:tcW w:w="567" w:type="dxa"/>
          </w:tcPr>
          <w:p w:rsidR="000F3B43" w:rsidRPr="00336CA3" w:rsidRDefault="000F3B43" w:rsidP="00336CA3">
            <w:pPr>
              <w:jc w:val="both"/>
              <w:rPr>
                <w:lang w:val="en-US"/>
              </w:rPr>
            </w:pPr>
            <w:r w:rsidRPr="00336CA3">
              <w:rPr>
                <w:lang w:val="en-US"/>
              </w:rPr>
              <w:t>1</w:t>
            </w:r>
            <w:r>
              <w:t>,</w:t>
            </w:r>
            <w:r w:rsidRPr="00336CA3">
              <w:rPr>
                <w:lang w:val="en-US"/>
              </w:rPr>
              <w:t>5</w:t>
            </w:r>
          </w:p>
        </w:tc>
        <w:tc>
          <w:tcPr>
            <w:tcW w:w="567" w:type="dxa"/>
          </w:tcPr>
          <w:p w:rsidR="000F3B43" w:rsidRDefault="000F3B43" w:rsidP="00336CA3">
            <w:pPr>
              <w:jc w:val="both"/>
            </w:pPr>
            <w:r>
              <w:t>6</w:t>
            </w:r>
          </w:p>
        </w:tc>
      </w:tr>
      <w:tr w:rsidR="000F3B43" w:rsidTr="00336CA3">
        <w:tc>
          <w:tcPr>
            <w:tcW w:w="445" w:type="dxa"/>
          </w:tcPr>
          <w:p w:rsidR="000F3B43" w:rsidRPr="00336CA3" w:rsidRDefault="000F3B43" w:rsidP="00336CA3">
            <w:pPr>
              <w:jc w:val="both"/>
              <w:rPr>
                <w:lang w:val="en-US"/>
              </w:rPr>
            </w:pPr>
            <w:r w:rsidRPr="00336CA3">
              <w:rPr>
                <w:lang w:val="en-US"/>
              </w:rPr>
              <w:t>c</w:t>
            </w:r>
          </w:p>
        </w:tc>
        <w:tc>
          <w:tcPr>
            <w:tcW w:w="543" w:type="dxa"/>
          </w:tcPr>
          <w:p w:rsidR="000F3B43" w:rsidRDefault="000F3B43" w:rsidP="00336CA3">
            <w:pPr>
              <w:jc w:val="both"/>
            </w:pPr>
            <w:r>
              <w:t>1</w:t>
            </w:r>
          </w:p>
        </w:tc>
        <w:tc>
          <w:tcPr>
            <w:tcW w:w="567" w:type="dxa"/>
          </w:tcPr>
          <w:p w:rsidR="000F3B43" w:rsidRDefault="000F3B43" w:rsidP="00336CA3">
            <w:pPr>
              <w:jc w:val="both"/>
            </w:pPr>
            <w:r>
              <w:t>1</w:t>
            </w:r>
          </w:p>
        </w:tc>
        <w:tc>
          <w:tcPr>
            <w:tcW w:w="567" w:type="dxa"/>
          </w:tcPr>
          <w:p w:rsidR="000F3B43" w:rsidRDefault="000F3B43" w:rsidP="00336CA3">
            <w:pPr>
              <w:jc w:val="both"/>
            </w:pPr>
            <w:r>
              <w:t>2</w:t>
            </w:r>
          </w:p>
        </w:tc>
      </w:tr>
    </w:tbl>
    <w:p w:rsidR="000F3B43" w:rsidRDefault="000F3B43" w:rsidP="0019053D">
      <w:pPr>
        <w:jc w:val="both"/>
        <w:rPr>
          <w:i/>
        </w:rPr>
      </w:pPr>
    </w:p>
    <w:p w:rsidR="000F3B43" w:rsidRDefault="000F3B43" w:rsidP="0019053D">
      <w:pPr>
        <w:jc w:val="both"/>
        <w:rPr>
          <w:i/>
        </w:rPr>
      </w:pPr>
    </w:p>
    <w:p w:rsidR="000F3B43" w:rsidRDefault="000F3B43" w:rsidP="0019053D">
      <w:pPr>
        <w:jc w:val="both"/>
        <w:rPr>
          <w:i/>
        </w:rPr>
      </w:pPr>
    </w:p>
    <w:p w:rsidR="000F3B43" w:rsidRDefault="000F3B43" w:rsidP="0019053D">
      <w:pPr>
        <w:jc w:val="both"/>
        <w:rPr>
          <w:i/>
        </w:rPr>
      </w:pPr>
    </w:p>
    <w:p w:rsidR="000F3B43" w:rsidRDefault="000F3B43" w:rsidP="0019053D">
      <w:pPr>
        <w:jc w:val="both"/>
        <w:rPr>
          <w:i/>
        </w:rPr>
      </w:pPr>
      <w:r>
        <w:rPr>
          <w:i/>
        </w:rPr>
        <w:t>Практическое задание 2.</w:t>
      </w:r>
    </w:p>
    <w:p w:rsidR="000F3B43" w:rsidRDefault="000F3B43" w:rsidP="00AF3162">
      <w:pPr>
        <w:jc w:val="both"/>
        <w:rPr>
          <w:i/>
        </w:rPr>
      </w:pPr>
      <w:r>
        <w:t>Постройте графики движения партии деталей и рассчитайте длительность технологического цикла при различных видах движений, если известно, что партия деталей состоит из 5 штук, технологический процесс обработки включает 5 операций: t1= 2; t2 = 9; t3 = 5; t4 = 8; t5 = 3. Размер транспортной партии p = 1 шт. Каждая операция выполняется на одном станке.</w:t>
      </w:r>
    </w:p>
    <w:p w:rsidR="000F3B43" w:rsidRDefault="000F3B43" w:rsidP="0019053D">
      <w:pPr>
        <w:jc w:val="both"/>
        <w:rPr>
          <w:i/>
        </w:rPr>
      </w:pPr>
      <w:r>
        <w:rPr>
          <w:i/>
        </w:rPr>
        <w:t>Практическое задание 3.</w:t>
      </w:r>
    </w:p>
    <w:p w:rsidR="000F3B43" w:rsidRDefault="000F3B43" w:rsidP="009412B1">
      <w:pPr>
        <w:jc w:val="both"/>
      </w:pPr>
      <w:r>
        <w:t xml:space="preserve">Проанализируйте, насколько рационально организован производственный процесс по изготовлению обуви, если известно: </w:t>
      </w:r>
    </w:p>
    <w:p w:rsidR="000F3B43" w:rsidRDefault="000F3B43" w:rsidP="009412B1">
      <w:pPr>
        <w:jc w:val="both"/>
      </w:pPr>
      <w:r>
        <w:t xml:space="preserve">- план производства выполнен полностью; </w:t>
      </w:r>
    </w:p>
    <w:p w:rsidR="000F3B43" w:rsidRDefault="000F3B43" w:rsidP="009412B1">
      <w:pPr>
        <w:jc w:val="both"/>
      </w:pPr>
      <w:r>
        <w:t xml:space="preserve">- общая продолжительность процесса составляет 14 часов, время перерывов при этом равно 60 мин; </w:t>
      </w:r>
    </w:p>
    <w:p w:rsidR="000F3B43" w:rsidRDefault="000F3B43" w:rsidP="009412B1">
      <w:pPr>
        <w:jc w:val="both"/>
      </w:pPr>
      <w:r>
        <w:t xml:space="preserve">-максимальная производственная мощность одной из групп оборудования равна 45 изделиям, минимальная – 12 изделиям; </w:t>
      </w:r>
    </w:p>
    <w:p w:rsidR="000F3B43" w:rsidRDefault="000F3B43" w:rsidP="009412B1">
      <w:pPr>
        <w:jc w:val="both"/>
      </w:pPr>
      <w:r>
        <w:t xml:space="preserve">- оптимальная длина пути движения изделия равна 1,5 км, фактическая – 2,3 км; </w:t>
      </w:r>
    </w:p>
    <w:p w:rsidR="000F3B43" w:rsidRDefault="000F3B43" w:rsidP="009412B1">
      <w:pPr>
        <w:jc w:val="both"/>
      </w:pPr>
      <w:r>
        <w:t>- плановый объем работ в месяц составляет 520 изделий, при этом выполнение планового задания осуществлялось следующим образом: первый месяц – 480 изделий, второй месяц – 540, третий месяц – 380, четвертый месяц – 680.</w:t>
      </w:r>
    </w:p>
    <w:p w:rsidR="000F3B43" w:rsidRDefault="000F3B43" w:rsidP="001E1317">
      <w:pPr>
        <w:jc w:val="both"/>
        <w:rPr>
          <w:bCs/>
          <w:i/>
        </w:rPr>
      </w:pPr>
      <w:r>
        <w:rPr>
          <w:bCs/>
          <w:i/>
        </w:rPr>
        <w:t xml:space="preserve">Практическое задание 4. </w:t>
      </w:r>
    </w:p>
    <w:p w:rsidR="000F3B43" w:rsidRDefault="000F3B43" w:rsidP="001E1317">
      <w:pPr>
        <w:jc w:val="both"/>
        <w:rPr>
          <w:bCs/>
        </w:rPr>
      </w:pPr>
      <w:r>
        <w:t>Имея перечень наименований подразделений крупного машиностроительного предприятия, сформировать его структуру и определить ее тип и количество уровней в структуре. Сформулировать основные принципы формирования и отображения структур управления.</w:t>
      </w:r>
    </w:p>
    <w:p w:rsidR="000F3B43" w:rsidRDefault="000F3B43" w:rsidP="009412B1">
      <w:pPr>
        <w:jc w:val="both"/>
        <w:rPr>
          <w:i/>
        </w:rPr>
      </w:pPr>
    </w:p>
    <w:p w:rsidR="000F3B43" w:rsidRDefault="000F3B43" w:rsidP="00A13189">
      <w:pPr>
        <w:jc w:val="both"/>
      </w:pPr>
      <w:r w:rsidRPr="00156BE2">
        <w:rPr>
          <w:i/>
        </w:rPr>
        <w:t>Подготовка и защита информационного проекта (презентации)</w:t>
      </w:r>
      <w:r>
        <w:rPr>
          <w:i/>
        </w:rPr>
        <w:t xml:space="preserve"> по теме:</w:t>
      </w:r>
      <w:r w:rsidRPr="00AF3162">
        <w:t>«</w:t>
      </w:r>
      <w:r w:rsidRPr="00A13189">
        <w:t>Особенности с</w:t>
      </w:r>
      <w:r>
        <w:t xml:space="preserve">пециализации и принципов построения цехов и участков российского производственного предприятия (на примере…)». </w:t>
      </w:r>
    </w:p>
    <w:p w:rsidR="000F3B43" w:rsidRDefault="000F3B43" w:rsidP="00E00DA4">
      <w:pPr>
        <w:ind w:firstLine="709"/>
        <w:jc w:val="both"/>
        <w:rPr>
          <w:b/>
          <w:bCs/>
        </w:rPr>
      </w:pPr>
    </w:p>
    <w:p w:rsidR="000F3B43" w:rsidRPr="00054ACD" w:rsidRDefault="000F3B43" w:rsidP="00E00DA4">
      <w:pPr>
        <w:ind w:firstLine="709"/>
        <w:jc w:val="both"/>
        <w:rPr>
          <w:b/>
        </w:rPr>
      </w:pPr>
      <w:r w:rsidRPr="00E00DA4">
        <w:rPr>
          <w:b/>
          <w:bCs/>
        </w:rPr>
        <w:t xml:space="preserve">Тема 5. </w:t>
      </w:r>
      <w:r w:rsidRPr="00054ACD">
        <w:rPr>
          <w:b/>
        </w:rPr>
        <w:t>Планирование производства. Планирование как составляюща</w:t>
      </w:r>
      <w:r>
        <w:rPr>
          <w:b/>
        </w:rPr>
        <w:t>я производственного менеджмента</w:t>
      </w:r>
    </w:p>
    <w:p w:rsidR="000F3B43" w:rsidRDefault="000F3B43" w:rsidP="0001303E">
      <w:pPr>
        <w:ind w:firstLine="708"/>
        <w:jc w:val="both"/>
        <w:rPr>
          <w:bCs/>
          <w:i/>
        </w:rPr>
      </w:pPr>
      <w:r w:rsidRPr="00ED3E68">
        <w:rPr>
          <w:bCs/>
          <w:i/>
        </w:rPr>
        <w:t>Вопросы к занятию</w:t>
      </w:r>
    </w:p>
    <w:p w:rsidR="000F3B43" w:rsidRDefault="000F3B43" w:rsidP="008A235E">
      <w:pPr>
        <w:pStyle w:val="FootnoteText"/>
        <w:numPr>
          <w:ilvl w:val="0"/>
          <w:numId w:val="18"/>
        </w:numPr>
        <w:jc w:val="both"/>
        <w:rPr>
          <w:sz w:val="24"/>
          <w:szCs w:val="24"/>
        </w:rPr>
      </w:pPr>
      <w:r w:rsidRPr="00AF3162">
        <w:rPr>
          <w:sz w:val="24"/>
          <w:szCs w:val="24"/>
        </w:rPr>
        <w:t xml:space="preserve">Разработка </w:t>
      </w:r>
      <w:r>
        <w:rPr>
          <w:sz w:val="24"/>
          <w:szCs w:val="24"/>
        </w:rPr>
        <w:t xml:space="preserve">стратегических, текущих и оперативных </w:t>
      </w:r>
      <w:r w:rsidRPr="00AF3162">
        <w:rPr>
          <w:sz w:val="24"/>
          <w:szCs w:val="24"/>
        </w:rPr>
        <w:t>планов</w:t>
      </w:r>
      <w:r>
        <w:rPr>
          <w:sz w:val="24"/>
          <w:szCs w:val="24"/>
        </w:rPr>
        <w:t xml:space="preserve"> предприятия</w:t>
      </w:r>
      <w:r w:rsidRPr="00AF3162">
        <w:rPr>
          <w:sz w:val="24"/>
          <w:szCs w:val="24"/>
        </w:rPr>
        <w:t xml:space="preserve">. </w:t>
      </w:r>
    </w:p>
    <w:p w:rsidR="000F3B43" w:rsidRDefault="000F3B43" w:rsidP="008A235E">
      <w:pPr>
        <w:pStyle w:val="FootnoteText"/>
        <w:numPr>
          <w:ilvl w:val="0"/>
          <w:numId w:val="18"/>
        </w:numPr>
        <w:jc w:val="both"/>
        <w:rPr>
          <w:sz w:val="24"/>
          <w:szCs w:val="24"/>
        </w:rPr>
      </w:pPr>
      <w:r w:rsidRPr="00AF3162">
        <w:rPr>
          <w:sz w:val="24"/>
          <w:szCs w:val="24"/>
        </w:rPr>
        <w:t xml:space="preserve">Оперативное управление производством. Особенности разработки оперативно-календарных планов. </w:t>
      </w:r>
    </w:p>
    <w:p w:rsidR="000F3B43" w:rsidRDefault="000F3B43" w:rsidP="008A235E">
      <w:pPr>
        <w:pStyle w:val="FootnoteText"/>
        <w:numPr>
          <w:ilvl w:val="0"/>
          <w:numId w:val="18"/>
        </w:numPr>
        <w:jc w:val="both"/>
        <w:rPr>
          <w:sz w:val="24"/>
          <w:szCs w:val="24"/>
        </w:rPr>
      </w:pPr>
      <w:r w:rsidRPr="00AF3162">
        <w:rPr>
          <w:sz w:val="24"/>
          <w:szCs w:val="24"/>
        </w:rPr>
        <w:t xml:space="preserve">Выравнивание производства как необходимое условие внедрения систем «точно в срок» и «канбан». </w:t>
      </w:r>
    </w:p>
    <w:p w:rsidR="000F3B43" w:rsidRDefault="000F3B43" w:rsidP="008A235E">
      <w:pPr>
        <w:pStyle w:val="FootnoteText"/>
        <w:numPr>
          <w:ilvl w:val="0"/>
          <w:numId w:val="18"/>
        </w:numPr>
        <w:jc w:val="both"/>
        <w:rPr>
          <w:sz w:val="24"/>
          <w:szCs w:val="24"/>
        </w:rPr>
      </w:pPr>
      <w:r w:rsidRPr="00AF3162">
        <w:rPr>
          <w:sz w:val="24"/>
          <w:szCs w:val="24"/>
        </w:rPr>
        <w:t xml:space="preserve">Определение условий, организация, исполнение плана. </w:t>
      </w:r>
    </w:p>
    <w:p w:rsidR="000F3B43" w:rsidRDefault="000F3B43" w:rsidP="008A235E">
      <w:pPr>
        <w:pStyle w:val="FootnoteText"/>
        <w:numPr>
          <w:ilvl w:val="0"/>
          <w:numId w:val="18"/>
        </w:numPr>
        <w:jc w:val="both"/>
        <w:rPr>
          <w:sz w:val="24"/>
          <w:szCs w:val="24"/>
        </w:rPr>
      </w:pPr>
      <w:r w:rsidRPr="00AF3162">
        <w:rPr>
          <w:sz w:val="24"/>
          <w:szCs w:val="24"/>
        </w:rPr>
        <w:t xml:space="preserve">Организация планирования производства посредством оперативного управления с использованием различных инструментов. </w:t>
      </w:r>
    </w:p>
    <w:p w:rsidR="000F3B43" w:rsidRDefault="000F3B43" w:rsidP="008A235E">
      <w:pPr>
        <w:pStyle w:val="FootnoteText"/>
        <w:numPr>
          <w:ilvl w:val="0"/>
          <w:numId w:val="18"/>
        </w:numPr>
        <w:jc w:val="both"/>
        <w:rPr>
          <w:sz w:val="24"/>
          <w:szCs w:val="24"/>
        </w:rPr>
      </w:pPr>
      <w:r w:rsidRPr="00AF3162">
        <w:rPr>
          <w:sz w:val="24"/>
          <w:szCs w:val="24"/>
        </w:rPr>
        <w:t>Планирование работ по методу критического пут</w:t>
      </w:r>
      <w:r>
        <w:rPr>
          <w:sz w:val="24"/>
          <w:szCs w:val="24"/>
        </w:rPr>
        <w:t>и.</w:t>
      </w:r>
    </w:p>
    <w:p w:rsidR="000F3B43" w:rsidRDefault="000F3B43" w:rsidP="00F43410">
      <w:pPr>
        <w:pStyle w:val="FootnoteText"/>
        <w:ind w:left="1068"/>
        <w:jc w:val="both"/>
        <w:rPr>
          <w:sz w:val="24"/>
          <w:szCs w:val="24"/>
        </w:rPr>
      </w:pPr>
    </w:p>
    <w:p w:rsidR="000F3B43" w:rsidRDefault="000F3B43" w:rsidP="00ED52B2">
      <w:pPr>
        <w:jc w:val="both"/>
      </w:pPr>
      <w:r w:rsidRPr="00BA21DB">
        <w:rPr>
          <w:i/>
        </w:rPr>
        <w:t xml:space="preserve">Практическое задание </w:t>
      </w:r>
      <w:r>
        <w:rPr>
          <w:i/>
        </w:rPr>
        <w:t xml:space="preserve">1 </w:t>
      </w:r>
    </w:p>
    <w:p w:rsidR="000F3B43" w:rsidRDefault="000F3B43" w:rsidP="00F43410">
      <w:pPr>
        <w:jc w:val="both"/>
      </w:pPr>
      <w:r>
        <w:t>Рассмотрите варианты выбора стратегии и тактики поведения на рынке. Выберите правильный, с вашей точки зрения, ответ.</w:t>
      </w:r>
    </w:p>
    <w:p w:rsidR="000F3B43" w:rsidRDefault="000F3B43" w:rsidP="00F43410">
      <w:pPr>
        <w:jc w:val="both"/>
      </w:pPr>
      <w:r w:rsidRPr="00F43410">
        <w:rPr>
          <w:b/>
        </w:rPr>
        <w:t>А.</w:t>
      </w:r>
      <w:r>
        <w:t xml:space="preserve"> В течение ближайших девяти месяцев ваша онлайновая стратегия нацелена на два вертикальных рынка для ваших услуг. Ваша услуга должна соответствовать покупательскому</w:t>
      </w:r>
    </w:p>
    <w:p w:rsidR="000F3B43" w:rsidRDefault="000F3B43" w:rsidP="00F43410">
      <w:pPr>
        <w:jc w:val="both"/>
      </w:pPr>
      <w:r>
        <w:t>спросу среди медицинских и фармацевтических компаний различных отраслей промышленности, поэтому необходимо определить, кому лучше всего ее адресовать. Очевидно, более предпочтительны быстро развивающиеся, динамичные отрасли. Какой подход вы выберите?</w:t>
      </w:r>
    </w:p>
    <w:p w:rsidR="000F3B43" w:rsidRDefault="000F3B43" w:rsidP="00F43410">
      <w:pPr>
        <w:jc w:val="both"/>
      </w:pPr>
      <w:r>
        <w:t>1. Для разработки надежных критериев отбора пригласите дипломированного специалиста по финансам и маркетингу и отберите пять направлений бизнеса, особенно нуждающихся в вашей услуге.</w:t>
      </w:r>
    </w:p>
    <w:p w:rsidR="000F3B43" w:rsidRDefault="000F3B43" w:rsidP="00F43410">
      <w:pPr>
        <w:jc w:val="both"/>
      </w:pPr>
      <w:r>
        <w:t>2. Пригласите своего соседа – врача, имеющего знакомых в Министерстве здравоохранения и фармацевтических компаниях.</w:t>
      </w:r>
    </w:p>
    <w:p w:rsidR="000F3B43" w:rsidRDefault="000F3B43" w:rsidP="00F43410">
      <w:pPr>
        <w:jc w:val="both"/>
      </w:pPr>
      <w:r>
        <w:t>3. Попросите студента-стажера проанализировать открытые данные организаций, занимающихся экономическим анализом распространенности работ в онлайновом режиме в</w:t>
      </w:r>
    </w:p>
    <w:p w:rsidR="000F3B43" w:rsidRDefault="000F3B43" w:rsidP="00F43410">
      <w:pPr>
        <w:jc w:val="both"/>
      </w:pPr>
      <w:r>
        <w:t>различных отраслях и разработать свои рекомендации.</w:t>
      </w:r>
    </w:p>
    <w:p w:rsidR="000F3B43" w:rsidRDefault="000F3B43" w:rsidP="00F43410">
      <w:pPr>
        <w:jc w:val="both"/>
      </w:pPr>
      <w:r w:rsidRPr="00F43410">
        <w:rPr>
          <w:b/>
        </w:rPr>
        <w:t>Б.</w:t>
      </w:r>
      <w:r>
        <w:t xml:space="preserve"> Ваша компания хочет на некоторое время объединиться со стратегическим партнером.</w:t>
      </w:r>
    </w:p>
    <w:p w:rsidR="000F3B43" w:rsidRDefault="000F3B43" w:rsidP="00F43410">
      <w:pPr>
        <w:jc w:val="both"/>
      </w:pPr>
      <w:r>
        <w:t>Вы нашли трех подходящих кандидатов, но у каждого из них есть достоинства и недостатки.</w:t>
      </w:r>
    </w:p>
    <w:p w:rsidR="000F3B43" w:rsidRDefault="000F3B43" w:rsidP="00F43410">
      <w:pPr>
        <w:jc w:val="both"/>
      </w:pPr>
      <w:r>
        <w:t>Кого вы предпочтете?</w:t>
      </w:r>
    </w:p>
    <w:p w:rsidR="000F3B43" w:rsidRDefault="000F3B43" w:rsidP="00F43410">
      <w:pPr>
        <w:jc w:val="both"/>
      </w:pPr>
      <w:r>
        <w:t>1. Компания А предлагает услугу, прекрасно дополняющую вашу собственную, и их цена вас устраивает. Однако А считает, что сейчас слияние не выгодно, лучше подождать месяцев девять до завершения сезонных распродаж.</w:t>
      </w:r>
    </w:p>
    <w:p w:rsidR="000F3B43" w:rsidRDefault="000F3B43" w:rsidP="00F43410">
      <w:pPr>
        <w:jc w:val="both"/>
      </w:pPr>
      <w:r>
        <w:t>2. Компания В меньше и более динамична, однако, она растет слишком быстро и имеет ненадежный бухгалтерский баланс. С ней можно начать работать немедленно, но тогда вашей</w:t>
      </w:r>
    </w:p>
    <w:p w:rsidR="000F3B43" w:rsidRDefault="000F3B43" w:rsidP="00F43410">
      <w:pPr>
        <w:jc w:val="both"/>
      </w:pPr>
      <w:r>
        <w:t>компании придется взять на себя некоторые нежелательные долги, связанные со слиянием.</w:t>
      </w:r>
    </w:p>
    <w:p w:rsidR="000F3B43" w:rsidRDefault="000F3B43" w:rsidP="00F43410">
      <w:pPr>
        <w:jc w:val="both"/>
      </w:pPr>
      <w:r>
        <w:t>3. Компания С уверенно работает на традиционном рынке, но до сих пор не реализовала своего плана электронной коммерции. Вы бы хорошо подошли друг другу, если бы компания С укрепила свое онлайновое присутствие к середине лета.</w:t>
      </w:r>
    </w:p>
    <w:p w:rsidR="000F3B43" w:rsidRDefault="000F3B43" w:rsidP="00F43410">
      <w:pPr>
        <w:jc w:val="both"/>
      </w:pPr>
      <w:r w:rsidRPr="00F43410">
        <w:rPr>
          <w:b/>
        </w:rPr>
        <w:t>В.</w:t>
      </w:r>
      <w:r>
        <w:t xml:space="preserve"> Ваша стратегия электронной коммерции требует системы, работающей в режиме реального времени, чтобы выполнять заказы непосредственно и данные вносить в клиентскую базу. Вы ищите фирму, обладающую необходимой для этого технологией, и находите три альтернативы.</w:t>
      </w:r>
    </w:p>
    <w:p w:rsidR="000F3B43" w:rsidRDefault="000F3B43" w:rsidP="00F43410">
      <w:pPr>
        <w:jc w:val="both"/>
      </w:pPr>
      <w:r>
        <w:t>1. Старший программист фирмы, которой вы отдадите предпочтение, сейчас работает независимым консультантом. Он может начать работу немедленно, и его сотрудники могут выполнить работу за 60 дней.</w:t>
      </w:r>
    </w:p>
    <w:p w:rsidR="000F3B43" w:rsidRDefault="000F3B43" w:rsidP="00F43410">
      <w:pPr>
        <w:jc w:val="both"/>
      </w:pPr>
      <w:r>
        <w:t xml:space="preserve">2. Программисты вашей фирмы в течение года могут построить такую систему, а потом поддерживать ее и расширять услуги по мере надобности. </w:t>
      </w:r>
    </w:p>
    <w:p w:rsidR="000F3B43" w:rsidRDefault="000F3B43" w:rsidP="00F43410">
      <w:pPr>
        <w:jc w:val="both"/>
      </w:pPr>
      <w:r>
        <w:t>3. Специалисты агентства, специализирующегося в области электронной коммерции, могут разработать и построить целостную систему, но требуют 60 дней для предварительной разработки технического проекта. Они настаивают на этих сроках, утверждая, что это необходимо для возможных последующих модификаций системы.</w:t>
      </w:r>
    </w:p>
    <w:p w:rsidR="000F3B43" w:rsidRDefault="000F3B43" w:rsidP="00F43410">
      <w:pPr>
        <w:jc w:val="both"/>
      </w:pPr>
      <w:r>
        <w:t>Форма и порядок выполнения</w:t>
      </w:r>
    </w:p>
    <w:p w:rsidR="000F3B43" w:rsidRDefault="000F3B43" w:rsidP="00F43410">
      <w:pPr>
        <w:jc w:val="both"/>
      </w:pPr>
      <w:r>
        <w:t>Выберите правильный ответ, указав его номер. Кратко запишите обоснование своейпозиции.</w:t>
      </w:r>
    </w:p>
    <w:p w:rsidR="000F3B43" w:rsidRDefault="000F3B43" w:rsidP="00F43410">
      <w:pPr>
        <w:jc w:val="both"/>
      </w:pPr>
    </w:p>
    <w:p w:rsidR="000F3B43" w:rsidRDefault="000F3B43" w:rsidP="00E206ED">
      <w:pPr>
        <w:jc w:val="both"/>
        <w:rPr>
          <w:color w:val="000000"/>
        </w:rPr>
      </w:pPr>
      <w:r w:rsidRPr="009412B1">
        <w:rPr>
          <w:i/>
        </w:rPr>
        <w:t>Подготовка и защита информационного проекта (презентации) по теме</w:t>
      </w:r>
      <w:r w:rsidRPr="00891911">
        <w:rPr>
          <w:i/>
          <w:color w:val="000000"/>
        </w:rPr>
        <w:t xml:space="preserve">: </w:t>
      </w:r>
      <w:r w:rsidRPr="00891911">
        <w:rPr>
          <w:color w:val="000000"/>
        </w:rPr>
        <w:t>«Организации управления материальными потоками в системе «Канбан»</w:t>
      </w:r>
      <w:r>
        <w:rPr>
          <w:color w:val="000000"/>
        </w:rPr>
        <w:t>.</w:t>
      </w:r>
    </w:p>
    <w:p w:rsidR="000F3B43" w:rsidRPr="00891911" w:rsidRDefault="000F3B43" w:rsidP="00E206ED">
      <w:pPr>
        <w:jc w:val="both"/>
        <w:rPr>
          <w:color w:val="000000"/>
        </w:rPr>
      </w:pPr>
    </w:p>
    <w:p w:rsidR="000F3B43" w:rsidRDefault="000F3B43" w:rsidP="00BA5730">
      <w:pPr>
        <w:pStyle w:val="1"/>
        <w:spacing w:after="0" w:line="240" w:lineRule="auto"/>
        <w:ind w:left="0" w:firstLine="709"/>
        <w:jc w:val="both"/>
        <w:rPr>
          <w:rFonts w:ascii="Times New Roman" w:hAnsi="Times New Roman"/>
          <w:b/>
          <w:sz w:val="24"/>
          <w:szCs w:val="24"/>
        </w:rPr>
      </w:pPr>
      <w:r w:rsidRPr="00891911">
        <w:rPr>
          <w:rFonts w:ascii="Times New Roman" w:hAnsi="Times New Roman"/>
          <w:b/>
          <w:color w:val="000000"/>
          <w:sz w:val="24"/>
          <w:szCs w:val="24"/>
        </w:rPr>
        <w:t>Тема 6. Разработка плана производства и производственной программы</w:t>
      </w:r>
      <w:r w:rsidRPr="001304A2">
        <w:rPr>
          <w:rFonts w:ascii="Times New Roman" w:hAnsi="Times New Roman"/>
          <w:b/>
          <w:sz w:val="24"/>
          <w:szCs w:val="24"/>
        </w:rPr>
        <w:t>.</w:t>
      </w:r>
      <w:r w:rsidRPr="00847395">
        <w:rPr>
          <w:rFonts w:ascii="Times New Roman" w:hAnsi="Times New Roman"/>
          <w:b/>
          <w:sz w:val="24"/>
          <w:szCs w:val="24"/>
        </w:rPr>
        <w:t>(проводится</w:t>
      </w:r>
      <w:r w:rsidRPr="00E206ED">
        <w:rPr>
          <w:rFonts w:ascii="Times New Roman" w:hAnsi="Times New Roman"/>
          <w:b/>
          <w:sz w:val="24"/>
          <w:szCs w:val="24"/>
        </w:rPr>
        <w:t xml:space="preserve"> в форме практической подготовки)</w:t>
      </w:r>
      <w:r w:rsidRPr="00E206ED">
        <w:rPr>
          <w:rFonts w:ascii="Times New Roman" w:hAnsi="Times New Roman"/>
          <w:b/>
          <w:sz w:val="24"/>
          <w:szCs w:val="24"/>
        </w:rPr>
        <w:tab/>
      </w:r>
    </w:p>
    <w:p w:rsidR="000F3B43" w:rsidRPr="00E206ED" w:rsidRDefault="000F3B43" w:rsidP="00BA5730">
      <w:pPr>
        <w:pStyle w:val="1"/>
        <w:spacing w:after="0" w:line="240" w:lineRule="auto"/>
        <w:ind w:left="0"/>
        <w:jc w:val="both"/>
        <w:rPr>
          <w:rFonts w:ascii="Times New Roman" w:hAnsi="Times New Roman"/>
          <w:i/>
          <w:sz w:val="24"/>
          <w:szCs w:val="24"/>
        </w:rPr>
      </w:pPr>
      <w:r w:rsidRPr="00E206ED">
        <w:rPr>
          <w:rFonts w:ascii="Times New Roman" w:hAnsi="Times New Roman"/>
          <w:i/>
          <w:sz w:val="24"/>
          <w:szCs w:val="24"/>
        </w:rPr>
        <w:t>Вопросы к занятию</w:t>
      </w:r>
    </w:p>
    <w:p w:rsidR="000F3B43" w:rsidRPr="00DE64D3" w:rsidRDefault="000F3B43" w:rsidP="008A235E">
      <w:pPr>
        <w:pStyle w:val="FootnoteText"/>
        <w:numPr>
          <w:ilvl w:val="0"/>
          <w:numId w:val="19"/>
        </w:numPr>
        <w:jc w:val="both"/>
        <w:rPr>
          <w:sz w:val="24"/>
          <w:szCs w:val="24"/>
        </w:rPr>
      </w:pPr>
      <w:r w:rsidRPr="00DE64D3">
        <w:rPr>
          <w:sz w:val="24"/>
          <w:szCs w:val="24"/>
        </w:rPr>
        <w:t xml:space="preserve">Разработка плана производства и производственной программы. </w:t>
      </w:r>
    </w:p>
    <w:p w:rsidR="000F3B43" w:rsidRDefault="000F3B43" w:rsidP="008A235E">
      <w:pPr>
        <w:pStyle w:val="FootnoteText"/>
        <w:numPr>
          <w:ilvl w:val="0"/>
          <w:numId w:val="19"/>
        </w:numPr>
        <w:jc w:val="both"/>
        <w:rPr>
          <w:sz w:val="24"/>
          <w:szCs w:val="24"/>
        </w:rPr>
      </w:pPr>
      <w:r w:rsidRPr="00DE64D3">
        <w:rPr>
          <w:sz w:val="24"/>
          <w:szCs w:val="24"/>
        </w:rPr>
        <w:t xml:space="preserve">Расчет потребности в производственных мощностях для выполнения планируемого объема производства. </w:t>
      </w:r>
    </w:p>
    <w:p w:rsidR="000F3B43" w:rsidRPr="00DE64D3" w:rsidRDefault="000F3B43" w:rsidP="008A235E">
      <w:pPr>
        <w:pStyle w:val="FootnoteText"/>
        <w:numPr>
          <w:ilvl w:val="0"/>
          <w:numId w:val="19"/>
        </w:numPr>
        <w:jc w:val="both"/>
        <w:rPr>
          <w:sz w:val="24"/>
          <w:szCs w:val="24"/>
        </w:rPr>
      </w:pPr>
      <w:r w:rsidRPr="00DE64D3">
        <w:rPr>
          <w:sz w:val="24"/>
          <w:szCs w:val="24"/>
        </w:rPr>
        <w:t xml:space="preserve">Планирование потребности в оборотных средствах, трудовых ресурсах, фонда заработной платы, материально-технического снабжения. </w:t>
      </w:r>
    </w:p>
    <w:p w:rsidR="000F3B43" w:rsidRDefault="000F3B43" w:rsidP="008A235E">
      <w:pPr>
        <w:pStyle w:val="FootnoteText"/>
        <w:numPr>
          <w:ilvl w:val="0"/>
          <w:numId w:val="19"/>
        </w:numPr>
        <w:jc w:val="both"/>
        <w:rPr>
          <w:sz w:val="24"/>
          <w:szCs w:val="24"/>
        </w:rPr>
      </w:pPr>
      <w:r w:rsidRPr="00DE64D3">
        <w:rPr>
          <w:sz w:val="24"/>
          <w:szCs w:val="24"/>
        </w:rPr>
        <w:t xml:space="preserve">Планирование научно-технического развития, совершенствования производства и управления. </w:t>
      </w:r>
    </w:p>
    <w:p w:rsidR="000F3B43" w:rsidRPr="00DE64D3" w:rsidRDefault="000F3B43" w:rsidP="008A235E">
      <w:pPr>
        <w:pStyle w:val="FootnoteText"/>
        <w:numPr>
          <w:ilvl w:val="0"/>
          <w:numId w:val="19"/>
        </w:numPr>
        <w:jc w:val="both"/>
        <w:rPr>
          <w:sz w:val="24"/>
          <w:szCs w:val="24"/>
        </w:rPr>
      </w:pPr>
      <w:r w:rsidRPr="00DE64D3">
        <w:rPr>
          <w:sz w:val="24"/>
          <w:szCs w:val="24"/>
        </w:rPr>
        <w:t xml:space="preserve">Планирование себестоимости продукции, прибыли и рентабельности. </w:t>
      </w:r>
    </w:p>
    <w:p w:rsidR="000F3B43" w:rsidRPr="00DE64D3" w:rsidRDefault="000F3B43" w:rsidP="008A235E">
      <w:pPr>
        <w:pStyle w:val="FootnoteText"/>
        <w:numPr>
          <w:ilvl w:val="0"/>
          <w:numId w:val="19"/>
        </w:numPr>
        <w:jc w:val="both"/>
        <w:rPr>
          <w:sz w:val="24"/>
          <w:szCs w:val="24"/>
        </w:rPr>
      </w:pPr>
      <w:r w:rsidRPr="00DE64D3">
        <w:rPr>
          <w:sz w:val="24"/>
          <w:szCs w:val="24"/>
        </w:rPr>
        <w:t xml:space="preserve">Финансовый план предприятия. </w:t>
      </w:r>
    </w:p>
    <w:p w:rsidR="000F3B43" w:rsidRDefault="000F3B43" w:rsidP="008A235E">
      <w:pPr>
        <w:pStyle w:val="FootnoteText"/>
        <w:numPr>
          <w:ilvl w:val="0"/>
          <w:numId w:val="19"/>
        </w:numPr>
        <w:jc w:val="both"/>
        <w:rPr>
          <w:sz w:val="24"/>
          <w:szCs w:val="24"/>
        </w:rPr>
      </w:pPr>
      <w:r w:rsidRPr="00DE64D3">
        <w:rPr>
          <w:sz w:val="24"/>
          <w:szCs w:val="24"/>
        </w:rPr>
        <w:t xml:space="preserve">Оптимизация оперативного планирования производства. </w:t>
      </w:r>
    </w:p>
    <w:p w:rsidR="000F3B43" w:rsidRDefault="000F3B43" w:rsidP="008A235E">
      <w:pPr>
        <w:pStyle w:val="FootnoteText"/>
        <w:numPr>
          <w:ilvl w:val="0"/>
          <w:numId w:val="19"/>
        </w:numPr>
        <w:jc w:val="both"/>
        <w:rPr>
          <w:sz w:val="24"/>
          <w:szCs w:val="24"/>
        </w:rPr>
      </w:pPr>
      <w:r w:rsidRPr="00DE64D3">
        <w:rPr>
          <w:sz w:val="24"/>
          <w:szCs w:val="24"/>
        </w:rPr>
        <w:t>Диспетчирование производства.</w:t>
      </w:r>
    </w:p>
    <w:p w:rsidR="000F3B43" w:rsidRPr="00B1212D" w:rsidRDefault="000F3B43" w:rsidP="00B1212D">
      <w:pPr>
        <w:jc w:val="both"/>
      </w:pPr>
    </w:p>
    <w:p w:rsidR="000F3B43" w:rsidRDefault="000F3B43" w:rsidP="00F43410">
      <w:pPr>
        <w:jc w:val="both"/>
      </w:pPr>
      <w:r w:rsidRPr="00B1212D">
        <w:rPr>
          <w:i/>
        </w:rPr>
        <w:t>Задание для практической подготовки</w:t>
      </w:r>
      <w:r w:rsidRPr="00B1212D">
        <w:t>:</w:t>
      </w:r>
    </w:p>
    <w:p w:rsidR="000F3B43" w:rsidRPr="00CE1AF9" w:rsidRDefault="000F3B43" w:rsidP="00CE1AF9">
      <w:pPr>
        <w:jc w:val="both"/>
      </w:pPr>
      <w:r w:rsidRPr="00CE1AF9">
        <w:rPr>
          <w:i/>
        </w:rPr>
        <w:t>Задача 1.</w:t>
      </w:r>
      <w:r w:rsidRPr="00CE1AF9">
        <w:t xml:space="preserve"> Рост объема производства предприятия загод составил 10 млн. рублей, увеличившись с 80 до 90 млн. рублей. Показатели производительности труда базовой и отчетной равны соответственно 8,5 и 15 тысяч рублей в год в расчете на работника. Определить изменение объема производства за счет роста производительности труда и за счет изменения численности работников.</w:t>
      </w:r>
    </w:p>
    <w:p w:rsidR="000F3B43" w:rsidRPr="00CE1AF9" w:rsidRDefault="000F3B43" w:rsidP="00CE1AF9">
      <w:pPr>
        <w:jc w:val="both"/>
      </w:pPr>
      <w:r w:rsidRPr="00CE1AF9">
        <w:rPr>
          <w:bCs/>
          <w:i/>
        </w:rPr>
        <w:t>Задача 2.</w:t>
      </w:r>
      <w:r w:rsidRPr="00CE1AF9">
        <w:t xml:space="preserve"> Предприятие планирует ввести в действие 30 станков, производительность которых в три раза выше производительности имеющихся. На начало планового периода парк станков насчитывает 300 единиц. Имеются две возможности: а) Заменить 30 старых станков на 30 новых, б) Расширить имеющийся парк на 30 новых станков. Определить, какой вариант предпочтительнее с точки зрения роста производительности труда?</w:t>
      </w:r>
    </w:p>
    <w:p w:rsidR="000F3B43" w:rsidRPr="00CE1AF9" w:rsidRDefault="000F3B43" w:rsidP="00CE1AF9">
      <w:pPr>
        <w:shd w:val="clear" w:color="auto" w:fill="FDFEFF"/>
        <w:jc w:val="both"/>
        <w:rPr>
          <w:b/>
          <w:color w:val="000000"/>
        </w:rPr>
      </w:pPr>
      <w:r w:rsidRPr="00CE1AF9">
        <w:rPr>
          <w:i/>
          <w:color w:val="000000"/>
        </w:rPr>
        <w:t>Задача 3.</w:t>
      </w:r>
      <w:r w:rsidRPr="00CE1AF9">
        <w:t xml:space="preserve">В печном цехе цементного завода выпуск продукции за годсоставил 2560 тыс.т. при плане 2400 тыс.т., а среднесписочная численность промышленно-производственного персонала- 80 человек при плане 78 человек. Определить уровень выполнения плана по производительности труда. </w:t>
      </w:r>
    </w:p>
    <w:p w:rsidR="000F3B43" w:rsidRPr="00CE1AF9" w:rsidRDefault="000F3B43" w:rsidP="00CE1AF9">
      <w:pPr>
        <w:jc w:val="both"/>
      </w:pPr>
      <w:r w:rsidRPr="00CE1AF9">
        <w:rPr>
          <w:bCs/>
          <w:i/>
        </w:rPr>
        <w:t>Задача 4.</w:t>
      </w:r>
      <w:r w:rsidRPr="00CE1AF9">
        <w:t>На предприятии в среднем за месяц не выполняли нормы: 20 человек на 20%, 15 человек – на 15%, 20 человек – на 10%, 50 человек – на 5%. Общая численность работающих – 3000 человек, из них 60% - рабочие-сдельщики. Определить возможную экономию численности рабочих за счет полного (100%) выполнения норм.</w:t>
      </w:r>
    </w:p>
    <w:p w:rsidR="000F3B43" w:rsidRDefault="000F3B43" w:rsidP="001304A2">
      <w:pPr>
        <w:jc w:val="both"/>
      </w:pPr>
      <w:r w:rsidRPr="001304A2">
        <w:rPr>
          <w:i/>
        </w:rPr>
        <w:t>Задача 5.</w:t>
      </w:r>
      <w:r>
        <w:t>Составьте график-регламент комплексного обслуживания рабочих мест участка станков с ЧПУ. Численность операторов участка – 8 чел. в смену. Рабочая смена длится с 8-00 до 16-30. Подготовительное и заключительное время – 15 мин. Обед с 11-30 до 12-00. Регламентированные перерывы: два по 15 мин. и один – 10 мин. на отдых и личные надобности. Численность обслуживающих рабочих: наладчики – 1; электромонтеры – 1; контролеры – 2; транспортные рабочие – 1; кладовщики – 2; слесари – 1; уборщики – 1.</w:t>
      </w:r>
      <w:r w:rsidRPr="001304A2">
        <w:rPr>
          <w:i/>
        </w:rPr>
        <w:t>Задача 6.</w:t>
      </w:r>
      <w:r w:rsidRPr="001304A2">
        <w:t xml:space="preserve"> Рассчитайте себестоимость продукции, учитывая следующие данные: · затраты на производство составляют 452 360 тыс. руб.; · изменение остатка по счету «Расходы будущих периодов» – 890 тыс. руб.; · размер незавершенного производства – 1 780 тыс. руб.; · резерв предстоящих платежей – 7 834 тыс. руб.</w:t>
      </w:r>
    </w:p>
    <w:p w:rsidR="000F3B43" w:rsidRDefault="000F3B43" w:rsidP="001304A2">
      <w:pPr>
        <w:jc w:val="both"/>
      </w:pPr>
    </w:p>
    <w:p w:rsidR="000F3B43" w:rsidRPr="001304A2" w:rsidRDefault="000F3B43" w:rsidP="00BA5730">
      <w:pPr>
        <w:ind w:firstLine="709"/>
        <w:jc w:val="both"/>
      </w:pPr>
      <w:r w:rsidRPr="008A235E">
        <w:rPr>
          <w:i/>
        </w:rPr>
        <w:t>Практическое задание 2</w:t>
      </w:r>
      <w:r>
        <w:t xml:space="preserve"> Напишите эссе</w:t>
      </w:r>
      <w:r w:rsidRPr="005F7276">
        <w:t xml:space="preserve"> на тему «Диспетчирова</w:t>
      </w:r>
      <w:r>
        <w:t>ние производства: необходимость</w:t>
      </w:r>
      <w:r w:rsidRPr="005F7276">
        <w:t xml:space="preserve"> или пережиток»</w:t>
      </w:r>
      <w:r>
        <w:t>.</w:t>
      </w:r>
    </w:p>
    <w:p w:rsidR="000F3B43" w:rsidRPr="00847395" w:rsidRDefault="000F3B43" w:rsidP="00BA5730">
      <w:pPr>
        <w:ind w:firstLine="709"/>
        <w:jc w:val="both"/>
        <w:rPr>
          <w:b/>
        </w:rPr>
      </w:pPr>
    </w:p>
    <w:p w:rsidR="000F3B43" w:rsidRPr="000A5BBA" w:rsidRDefault="000F3B43" w:rsidP="00BA5730">
      <w:pPr>
        <w:pStyle w:val="1"/>
        <w:spacing w:after="0" w:line="240" w:lineRule="auto"/>
        <w:ind w:left="0" w:firstLine="709"/>
        <w:jc w:val="both"/>
        <w:rPr>
          <w:rFonts w:ascii="Times New Roman" w:hAnsi="Times New Roman"/>
          <w:sz w:val="24"/>
          <w:szCs w:val="24"/>
        </w:rPr>
      </w:pPr>
      <w:r w:rsidRPr="000A5BBA">
        <w:rPr>
          <w:rFonts w:ascii="Times New Roman" w:hAnsi="Times New Roman"/>
          <w:b/>
          <w:sz w:val="24"/>
          <w:szCs w:val="24"/>
        </w:rPr>
        <w:t>Тема 7. Управление материально-производственными запасами</w:t>
      </w:r>
    </w:p>
    <w:p w:rsidR="000F3B43" w:rsidRPr="00B1212D" w:rsidRDefault="000F3B43" w:rsidP="00BA5730">
      <w:pPr>
        <w:pStyle w:val="1"/>
        <w:spacing w:after="0" w:line="240" w:lineRule="auto"/>
        <w:ind w:left="0" w:firstLine="709"/>
        <w:jc w:val="both"/>
        <w:rPr>
          <w:rFonts w:ascii="Times New Roman" w:hAnsi="Times New Roman"/>
          <w:i/>
          <w:sz w:val="24"/>
          <w:szCs w:val="24"/>
        </w:rPr>
      </w:pPr>
      <w:r w:rsidRPr="00B1212D">
        <w:rPr>
          <w:rFonts w:ascii="Times New Roman" w:hAnsi="Times New Roman"/>
          <w:i/>
          <w:sz w:val="24"/>
          <w:szCs w:val="24"/>
        </w:rPr>
        <w:t>Вопросы к занятию</w:t>
      </w:r>
    </w:p>
    <w:p w:rsidR="000F3B43" w:rsidRPr="007F3AF7" w:rsidRDefault="000F3B43" w:rsidP="00BA5730">
      <w:pPr>
        <w:ind w:firstLine="709"/>
        <w:jc w:val="both"/>
      </w:pPr>
      <w:r w:rsidRPr="007F3AF7">
        <w:t>1. Цель и назначение управления материально-производственными запасами.</w:t>
      </w:r>
    </w:p>
    <w:p w:rsidR="000F3B43" w:rsidRPr="007F3AF7" w:rsidRDefault="000F3B43" w:rsidP="007F3AF7">
      <w:pPr>
        <w:ind w:firstLine="709"/>
        <w:jc w:val="both"/>
      </w:pPr>
      <w:r w:rsidRPr="007F3AF7">
        <w:t xml:space="preserve">2. Классификация запасов. </w:t>
      </w:r>
    </w:p>
    <w:p w:rsidR="000F3B43" w:rsidRDefault="000F3B43" w:rsidP="007F3AF7">
      <w:pPr>
        <w:ind w:firstLine="709"/>
        <w:jc w:val="both"/>
      </w:pPr>
      <w:r w:rsidRPr="007F3AF7">
        <w:t xml:space="preserve">3.Определение оптимального соотношения затрат. </w:t>
      </w:r>
    </w:p>
    <w:p w:rsidR="000F3B43" w:rsidRPr="007F3AF7" w:rsidRDefault="000F3B43" w:rsidP="007F3AF7">
      <w:pPr>
        <w:ind w:firstLine="709"/>
        <w:jc w:val="both"/>
      </w:pPr>
      <w:r w:rsidRPr="007F3AF7">
        <w:t xml:space="preserve">4.Система управления запасами. </w:t>
      </w:r>
    </w:p>
    <w:p w:rsidR="000F3B43" w:rsidRPr="007F3AF7" w:rsidRDefault="000F3B43" w:rsidP="007F3AF7">
      <w:pPr>
        <w:ind w:firstLine="709"/>
        <w:jc w:val="both"/>
      </w:pPr>
      <w:r w:rsidRPr="007F3AF7">
        <w:t xml:space="preserve">5.Нормы производственных запасов. </w:t>
      </w:r>
    </w:p>
    <w:p w:rsidR="000F3B43" w:rsidRPr="007F3AF7" w:rsidRDefault="000F3B43" w:rsidP="007F3AF7">
      <w:pPr>
        <w:ind w:firstLine="709"/>
        <w:jc w:val="both"/>
      </w:pPr>
      <w:r w:rsidRPr="007F3AF7">
        <w:t xml:space="preserve">6.Контроль материальных запасов. </w:t>
      </w:r>
    </w:p>
    <w:p w:rsidR="000F3B43" w:rsidRPr="007F3AF7" w:rsidRDefault="000F3B43" w:rsidP="007F3AF7">
      <w:pPr>
        <w:ind w:firstLine="709"/>
        <w:jc w:val="both"/>
        <w:rPr>
          <w:color w:val="000000"/>
        </w:rPr>
      </w:pPr>
      <w:r w:rsidRPr="007F3AF7">
        <w:t>7.</w:t>
      </w:r>
      <w:r w:rsidRPr="007F3AF7">
        <w:rPr>
          <w:color w:val="000000"/>
        </w:rPr>
        <w:t xml:space="preserve">Методика заказов, методики МРП-1, МРП-2, ЕРП, Канбан. </w:t>
      </w:r>
    </w:p>
    <w:p w:rsidR="000F3B43" w:rsidRPr="007F3AF7" w:rsidRDefault="000F3B43" w:rsidP="007F3AF7">
      <w:pPr>
        <w:pStyle w:val="1"/>
        <w:spacing w:after="0" w:line="240" w:lineRule="auto"/>
        <w:ind w:left="0" w:firstLine="709"/>
        <w:jc w:val="both"/>
        <w:rPr>
          <w:rFonts w:ascii="Times New Roman" w:hAnsi="Times New Roman"/>
          <w:sz w:val="24"/>
          <w:szCs w:val="24"/>
        </w:rPr>
      </w:pPr>
      <w:r w:rsidRPr="007F3AF7">
        <w:rPr>
          <w:rFonts w:ascii="Times New Roman" w:hAnsi="Times New Roman"/>
          <w:color w:val="000000"/>
          <w:sz w:val="24"/>
          <w:szCs w:val="24"/>
        </w:rPr>
        <w:t>8.</w:t>
      </w:r>
      <w:r w:rsidRPr="007F3AF7">
        <w:rPr>
          <w:rFonts w:ascii="Times New Roman" w:hAnsi="Times New Roman"/>
          <w:sz w:val="24"/>
          <w:szCs w:val="24"/>
        </w:rPr>
        <w:t>Производственная стратегия.</w:t>
      </w:r>
    </w:p>
    <w:p w:rsidR="000F3B43" w:rsidRDefault="000F3B43" w:rsidP="00286125">
      <w:pPr>
        <w:pStyle w:val="1"/>
        <w:spacing w:after="0" w:line="240" w:lineRule="auto"/>
        <w:ind w:left="0" w:firstLine="709"/>
        <w:jc w:val="both"/>
        <w:rPr>
          <w:rFonts w:ascii="Times New Roman" w:hAnsi="Times New Roman"/>
          <w:sz w:val="24"/>
          <w:szCs w:val="24"/>
        </w:rPr>
      </w:pPr>
    </w:p>
    <w:p w:rsidR="000F3B43" w:rsidRDefault="000F3B43" w:rsidP="000A5BBA">
      <w:pPr>
        <w:pStyle w:val="1"/>
        <w:spacing w:after="0" w:line="240" w:lineRule="auto"/>
        <w:ind w:left="0"/>
        <w:jc w:val="both"/>
        <w:rPr>
          <w:rFonts w:ascii="Times New Roman" w:hAnsi="Times New Roman"/>
          <w:sz w:val="24"/>
          <w:szCs w:val="24"/>
        </w:rPr>
      </w:pPr>
      <w:r w:rsidRPr="00F20075">
        <w:rPr>
          <w:rFonts w:ascii="Times New Roman" w:hAnsi="Times New Roman"/>
          <w:i/>
          <w:sz w:val="24"/>
          <w:szCs w:val="24"/>
        </w:rPr>
        <w:t>Практическое задание 1</w:t>
      </w:r>
    </w:p>
    <w:p w:rsidR="000F3B43" w:rsidRDefault="000F3B43" w:rsidP="000A5BBA">
      <w:pPr>
        <w:pStyle w:val="1"/>
        <w:spacing w:after="0" w:line="240" w:lineRule="auto"/>
        <w:ind w:left="0"/>
        <w:jc w:val="both"/>
        <w:rPr>
          <w:rFonts w:ascii="Times New Roman" w:hAnsi="Times New Roman"/>
          <w:sz w:val="24"/>
          <w:szCs w:val="24"/>
        </w:rPr>
      </w:pPr>
      <w:r w:rsidRPr="000A5BBA">
        <w:rPr>
          <w:rFonts w:ascii="Times New Roman" w:hAnsi="Times New Roman"/>
          <w:i/>
          <w:sz w:val="24"/>
          <w:szCs w:val="24"/>
        </w:rPr>
        <w:t>Задача 1.</w:t>
      </w:r>
      <w:r w:rsidRPr="000A5BBA">
        <w:rPr>
          <w:rFonts w:ascii="Times New Roman" w:hAnsi="Times New Roman"/>
          <w:sz w:val="24"/>
          <w:szCs w:val="24"/>
        </w:rPr>
        <w:t xml:space="preserve"> Определите экономичный размер заказа, годовые затраты на хранение комплектующих изделий, годовые затраты на заказы комплектующих изделий, точку перезаказа, если известно следующее. Предприятие перерабатывает 5 000 комплектующих изделий в год. Хранение одной единицы комплектующих изделий оценивается в 20 рублей, затраты на один заказ составляют 60 рублей, предприятие работает 365 рабочих дней в году. Поставщик обеспечивает доставку комплектующих изделий на предприятие в среднем за 15 дней</w:t>
      </w:r>
      <w:r>
        <w:rPr>
          <w:rFonts w:ascii="Times New Roman" w:hAnsi="Times New Roman"/>
          <w:sz w:val="24"/>
          <w:szCs w:val="24"/>
        </w:rPr>
        <w:t>.</w:t>
      </w:r>
    </w:p>
    <w:p w:rsidR="000F3B43" w:rsidRDefault="000F3B43" w:rsidP="000A5BBA">
      <w:pPr>
        <w:pStyle w:val="1"/>
        <w:spacing w:after="0" w:line="240" w:lineRule="auto"/>
        <w:ind w:left="0"/>
        <w:jc w:val="both"/>
        <w:rPr>
          <w:rFonts w:ascii="Times New Roman" w:hAnsi="Times New Roman"/>
          <w:sz w:val="24"/>
          <w:szCs w:val="24"/>
        </w:rPr>
      </w:pPr>
      <w:r w:rsidRPr="000A5BBA">
        <w:rPr>
          <w:rFonts w:ascii="Times New Roman" w:hAnsi="Times New Roman"/>
          <w:bCs/>
          <w:i/>
          <w:sz w:val="24"/>
          <w:szCs w:val="24"/>
        </w:rPr>
        <w:t xml:space="preserve">Задача 2. </w:t>
      </w:r>
      <w:r w:rsidRPr="000A5BBA">
        <w:rPr>
          <w:rFonts w:ascii="Times New Roman" w:hAnsi="Times New Roman"/>
          <w:sz w:val="24"/>
          <w:szCs w:val="24"/>
        </w:rPr>
        <w:t>Определите экономичный размер заказа, годовые затраты на хранение комплектующих изделий, годовые затраты на заказы комплектующих изделий, точку перезаказа, если известно следующее. Предприятие перерабатывает 78 000 комплектующих изделий в год. Хранение одной единицы комплектующих изделий оценивается в 120 рублей, затраты на один заказ составляют 800 рублей, предприятие работает 260 рабочих дней в году. Поставщик обеспечивает доставку комплектующих изделий на предприятие в среднем за 12 дней.</w:t>
      </w:r>
    </w:p>
    <w:p w:rsidR="000F3B43" w:rsidRPr="000A5BBA" w:rsidRDefault="000F3B43" w:rsidP="000A5BBA">
      <w:pPr>
        <w:pStyle w:val="1"/>
        <w:spacing w:after="0" w:line="240" w:lineRule="auto"/>
        <w:ind w:left="0"/>
        <w:jc w:val="both"/>
        <w:rPr>
          <w:rFonts w:ascii="Times New Roman" w:hAnsi="Times New Roman"/>
          <w:sz w:val="24"/>
          <w:szCs w:val="24"/>
        </w:rPr>
      </w:pPr>
    </w:p>
    <w:p w:rsidR="000F3B43" w:rsidRDefault="000F3B43" w:rsidP="007F3AF7">
      <w:pPr>
        <w:rPr>
          <w:i/>
        </w:rPr>
      </w:pPr>
      <w:r w:rsidRPr="005B3621">
        <w:rPr>
          <w:bCs/>
          <w:i/>
        </w:rPr>
        <w:t>Подготовка и защита информационног</w:t>
      </w:r>
      <w:r>
        <w:rPr>
          <w:bCs/>
          <w:i/>
        </w:rPr>
        <w:t>о проекта (презентации) по теме</w:t>
      </w:r>
      <w:r>
        <w:rPr>
          <w:i/>
        </w:rPr>
        <w:t>:</w:t>
      </w:r>
    </w:p>
    <w:p w:rsidR="000F3B43" w:rsidRDefault="000F3B43" w:rsidP="00A81EC4">
      <w:pPr>
        <w:pStyle w:val="ListParagraph"/>
        <w:ind w:left="0"/>
        <w:jc w:val="both"/>
      </w:pPr>
      <w:r>
        <w:t>1.</w:t>
      </w:r>
      <w:r w:rsidRPr="007F3AF7">
        <w:t>Методика заказов, методики МРП-1, МРП-2, ЕРП, Канбан</w:t>
      </w:r>
      <w:r>
        <w:t>,</w:t>
      </w:r>
      <w:r w:rsidRPr="007F3AF7">
        <w:t xml:space="preserve"> АВС - анализ при </w:t>
      </w:r>
      <w:r>
        <w:t>р</w:t>
      </w:r>
      <w:r w:rsidRPr="007F3AF7">
        <w:t>егулировании запасов.</w:t>
      </w:r>
      <w:r>
        <w:t xml:space="preserve"> (по выбору).</w:t>
      </w:r>
    </w:p>
    <w:p w:rsidR="000F3B43" w:rsidRDefault="000F3B43" w:rsidP="000A5BBA">
      <w:pPr>
        <w:pStyle w:val="ListParagraph"/>
        <w:ind w:left="0"/>
      </w:pPr>
      <w:r>
        <w:t>2.</w:t>
      </w:r>
      <w:r w:rsidRPr="000A5BBA">
        <w:t>Производственная стратегия в системе управления промышленного предприятия</w:t>
      </w:r>
      <w:r>
        <w:t xml:space="preserve"> на примере …</w:t>
      </w:r>
    </w:p>
    <w:p w:rsidR="000F3B43" w:rsidRDefault="000F3B43" w:rsidP="000A5BBA">
      <w:pPr>
        <w:pStyle w:val="ListParagraph"/>
        <w:ind w:left="0"/>
      </w:pPr>
    </w:p>
    <w:p w:rsidR="000F3B43" w:rsidRPr="00FD6145" w:rsidRDefault="000F3B43" w:rsidP="00EF3B4F">
      <w:pPr>
        <w:ind w:firstLine="708"/>
        <w:jc w:val="both"/>
        <w:rPr>
          <w:b/>
        </w:rPr>
      </w:pPr>
      <w:r w:rsidRPr="00FD6145">
        <w:rPr>
          <w:b/>
        </w:rPr>
        <w:t>Тема 8. Управление качеством прод</w:t>
      </w:r>
      <w:r>
        <w:rPr>
          <w:b/>
        </w:rPr>
        <w:t>укции и управленческий контроль</w:t>
      </w:r>
    </w:p>
    <w:p w:rsidR="000F3B43" w:rsidRDefault="000F3B43" w:rsidP="00EF3B4F">
      <w:pPr>
        <w:ind w:firstLine="708"/>
        <w:jc w:val="both"/>
        <w:rPr>
          <w:i/>
        </w:rPr>
      </w:pPr>
      <w:r w:rsidRPr="002E6EA5">
        <w:rPr>
          <w:i/>
        </w:rPr>
        <w:t>Вопросы к занятию</w:t>
      </w:r>
    </w:p>
    <w:p w:rsidR="000F3B43" w:rsidRDefault="000F3B43" w:rsidP="00FD6145">
      <w:pPr>
        <w:pStyle w:val="1"/>
        <w:spacing w:after="0" w:line="240" w:lineRule="auto"/>
        <w:ind w:left="0" w:firstLine="709"/>
        <w:jc w:val="both"/>
        <w:rPr>
          <w:rFonts w:ascii="Times New Roman" w:hAnsi="Times New Roman"/>
          <w:sz w:val="24"/>
          <w:szCs w:val="24"/>
        </w:rPr>
      </w:pPr>
      <w:r w:rsidRPr="00FD6145">
        <w:rPr>
          <w:rFonts w:ascii="Times New Roman" w:hAnsi="Times New Roman"/>
          <w:sz w:val="24"/>
          <w:szCs w:val="24"/>
        </w:rPr>
        <w:t xml:space="preserve">1 Качество продукции и методы его оценки. Система управления качеством. </w:t>
      </w:r>
    </w:p>
    <w:p w:rsidR="000F3B43" w:rsidRPr="00FD6145" w:rsidRDefault="000F3B43" w:rsidP="00FD6145">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2. Нормативно-правовая база обеспечения качества.</w:t>
      </w:r>
    </w:p>
    <w:p w:rsidR="000F3B43" w:rsidRPr="00FD6145" w:rsidRDefault="000F3B43" w:rsidP="00FD6145">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3</w:t>
      </w:r>
      <w:r w:rsidRPr="00FD6145">
        <w:rPr>
          <w:rFonts w:ascii="Times New Roman" w:hAnsi="Times New Roman"/>
          <w:sz w:val="24"/>
          <w:szCs w:val="24"/>
        </w:rPr>
        <w:t>.Требования и процедуры системы управления качеством продукции/услуг.</w:t>
      </w:r>
    </w:p>
    <w:p w:rsidR="000F3B43" w:rsidRPr="00FD6145" w:rsidRDefault="000F3B43" w:rsidP="00FD6145">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4</w:t>
      </w:r>
      <w:r w:rsidRPr="00FD6145">
        <w:rPr>
          <w:rFonts w:ascii="Times New Roman" w:hAnsi="Times New Roman"/>
          <w:sz w:val="24"/>
          <w:szCs w:val="24"/>
        </w:rPr>
        <w:t>.Задачи</w:t>
      </w:r>
      <w:r>
        <w:rPr>
          <w:rFonts w:ascii="Times New Roman" w:hAnsi="Times New Roman"/>
          <w:sz w:val="24"/>
          <w:szCs w:val="24"/>
        </w:rPr>
        <w:t>,</w:t>
      </w:r>
      <w:r w:rsidRPr="00FD6145">
        <w:rPr>
          <w:rFonts w:ascii="Times New Roman" w:hAnsi="Times New Roman"/>
          <w:sz w:val="24"/>
          <w:szCs w:val="24"/>
        </w:rPr>
        <w:t xml:space="preserve"> методы </w:t>
      </w:r>
      <w:r>
        <w:rPr>
          <w:rFonts w:ascii="Times New Roman" w:hAnsi="Times New Roman"/>
          <w:sz w:val="24"/>
          <w:szCs w:val="24"/>
        </w:rPr>
        <w:t xml:space="preserve">и виды </w:t>
      </w:r>
      <w:r w:rsidRPr="00FD6145">
        <w:rPr>
          <w:rFonts w:ascii="Times New Roman" w:hAnsi="Times New Roman"/>
          <w:sz w:val="24"/>
          <w:szCs w:val="24"/>
        </w:rPr>
        <w:t xml:space="preserve">контроля. </w:t>
      </w:r>
    </w:p>
    <w:p w:rsidR="000F3B43" w:rsidRPr="00FD6145" w:rsidRDefault="000F3B43" w:rsidP="00FD6145">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5</w:t>
      </w:r>
      <w:r w:rsidRPr="00FD6145">
        <w:rPr>
          <w:rFonts w:ascii="Times New Roman" w:hAnsi="Times New Roman"/>
          <w:sz w:val="24"/>
          <w:szCs w:val="24"/>
        </w:rPr>
        <w:t xml:space="preserve">.Процесс контроля. </w:t>
      </w:r>
    </w:p>
    <w:p w:rsidR="000F3B43" w:rsidRDefault="000F3B43" w:rsidP="00FD6145">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6</w:t>
      </w:r>
      <w:r w:rsidRPr="00FD6145">
        <w:rPr>
          <w:rFonts w:ascii="Times New Roman" w:hAnsi="Times New Roman"/>
          <w:sz w:val="24"/>
          <w:szCs w:val="24"/>
        </w:rPr>
        <w:t xml:space="preserve">.Характеристики и проведение эффективного контроля. </w:t>
      </w:r>
    </w:p>
    <w:p w:rsidR="000F3B43" w:rsidRDefault="000F3B43" w:rsidP="00FD6145">
      <w:pPr>
        <w:pStyle w:val="1"/>
        <w:spacing w:after="0"/>
        <w:ind w:left="0"/>
        <w:jc w:val="both"/>
        <w:rPr>
          <w:rFonts w:ascii="Times New Roman" w:hAnsi="Times New Roman"/>
          <w:sz w:val="24"/>
          <w:szCs w:val="24"/>
        </w:rPr>
      </w:pPr>
    </w:p>
    <w:p w:rsidR="000F3B43" w:rsidRDefault="000F3B43" w:rsidP="00FD6145">
      <w:pPr>
        <w:pStyle w:val="1"/>
        <w:spacing w:after="0"/>
        <w:ind w:left="0"/>
        <w:jc w:val="both"/>
        <w:rPr>
          <w:rFonts w:ascii="Times New Roman" w:hAnsi="Times New Roman"/>
          <w:sz w:val="24"/>
          <w:szCs w:val="24"/>
        </w:rPr>
      </w:pPr>
      <w:r w:rsidRPr="00F20075">
        <w:rPr>
          <w:rFonts w:ascii="Times New Roman" w:hAnsi="Times New Roman"/>
          <w:i/>
          <w:sz w:val="24"/>
          <w:szCs w:val="24"/>
        </w:rPr>
        <w:t>Практическое задание 1</w:t>
      </w:r>
    </w:p>
    <w:p w:rsidR="000F3B43" w:rsidRPr="00FD6145" w:rsidRDefault="000F3B43" w:rsidP="00F20075">
      <w:pPr>
        <w:pStyle w:val="1"/>
        <w:spacing w:after="0"/>
        <w:ind w:left="0"/>
        <w:jc w:val="both"/>
        <w:rPr>
          <w:rFonts w:ascii="Times New Roman" w:hAnsi="Times New Roman"/>
          <w:sz w:val="24"/>
          <w:szCs w:val="24"/>
        </w:rPr>
      </w:pPr>
      <w:r w:rsidRPr="00FD6145">
        <w:rPr>
          <w:rFonts w:ascii="Times New Roman" w:hAnsi="Times New Roman"/>
          <w:sz w:val="24"/>
          <w:szCs w:val="24"/>
        </w:rPr>
        <w:t>5 декабря 2018 года в магазине электробытовой техники приобретен цветной телевизор, на который изготовителем был установлен гарантийный срок – 1 год. 7 декабря 2019 года покупатель обратился в магазин с просьбой заменить телевизор новым, поскольку купленный телевизор вышел из строя. Продавец отказался удовлетворить требования, мотивируя это тем, что гарантийный срок на телевизор истек. Кто прав в данной ситуации?</w:t>
      </w:r>
    </w:p>
    <w:p w:rsidR="000F3B43" w:rsidRPr="00FD6145" w:rsidRDefault="000F3B43" w:rsidP="00FD6145">
      <w:pPr>
        <w:pStyle w:val="1"/>
        <w:spacing w:after="0"/>
        <w:ind w:left="0"/>
        <w:jc w:val="both"/>
        <w:rPr>
          <w:rFonts w:ascii="Times New Roman" w:hAnsi="Times New Roman"/>
          <w:sz w:val="24"/>
          <w:szCs w:val="24"/>
        </w:rPr>
      </w:pPr>
      <w:r w:rsidRPr="00FD6145">
        <w:rPr>
          <w:rFonts w:ascii="Times New Roman" w:hAnsi="Times New Roman"/>
          <w:i/>
          <w:sz w:val="24"/>
          <w:szCs w:val="24"/>
        </w:rPr>
        <w:t>Практическое задание 2</w:t>
      </w:r>
    </w:p>
    <w:p w:rsidR="000F3B43" w:rsidRPr="00FD6145" w:rsidRDefault="000F3B43" w:rsidP="00F20075">
      <w:pPr>
        <w:pStyle w:val="1"/>
        <w:spacing w:after="0"/>
        <w:ind w:left="0"/>
        <w:jc w:val="both"/>
        <w:rPr>
          <w:rFonts w:ascii="Times New Roman" w:hAnsi="Times New Roman"/>
          <w:sz w:val="24"/>
          <w:szCs w:val="24"/>
        </w:rPr>
      </w:pPr>
      <w:r w:rsidRPr="00FD6145">
        <w:rPr>
          <w:rFonts w:ascii="Times New Roman" w:hAnsi="Times New Roman"/>
          <w:sz w:val="24"/>
          <w:szCs w:val="24"/>
        </w:rPr>
        <w:t xml:space="preserve">Гражданка Иванова Л.Я. заказала в ателье женский костюм. В договоре было указано, что ателье обязуется выполнить заказ до 10 июля 2019г. Она пришла за костюмом 11 июля, но приемщица сообщила, что он еще не готов, так как закройщик болен, и предложила прийти через неделю. 18 июля Иванова Л.Я. снова не смогла получить свой костюм по той же причине. Иванова Л.Я. потребовала от ателье расторжения договора и выплаты неустойки за каждый день просрочки. Однако администрация ателье отказала Ивановой Л. Я. в выплате неустойки, мотивируя это тем, что заказ не был выполнен вследствие болезни закройщика. Права ли администрация? </w:t>
      </w:r>
    </w:p>
    <w:p w:rsidR="000F3B43" w:rsidRPr="00FD6145" w:rsidRDefault="000F3B43" w:rsidP="00F20075">
      <w:pPr>
        <w:pStyle w:val="1"/>
        <w:spacing w:after="0"/>
        <w:ind w:left="0"/>
        <w:jc w:val="both"/>
        <w:rPr>
          <w:rFonts w:ascii="Times New Roman" w:hAnsi="Times New Roman"/>
          <w:sz w:val="24"/>
          <w:szCs w:val="24"/>
        </w:rPr>
      </w:pPr>
      <w:r w:rsidRPr="00FD6145">
        <w:rPr>
          <w:rFonts w:ascii="Times New Roman" w:hAnsi="Times New Roman"/>
          <w:i/>
          <w:sz w:val="24"/>
          <w:szCs w:val="24"/>
        </w:rPr>
        <w:t>Практическое задание 3</w:t>
      </w:r>
      <w:r w:rsidRPr="00FD6145">
        <w:rPr>
          <w:rFonts w:ascii="Times New Roman" w:hAnsi="Times New Roman"/>
          <w:sz w:val="24"/>
          <w:szCs w:val="24"/>
        </w:rPr>
        <w:t xml:space="preserve">. </w:t>
      </w:r>
      <w:r>
        <w:rPr>
          <w:rFonts w:ascii="Times New Roman" w:hAnsi="Times New Roman"/>
          <w:sz w:val="24"/>
          <w:szCs w:val="24"/>
        </w:rPr>
        <w:t>01</w:t>
      </w:r>
      <w:r w:rsidRPr="00FD6145">
        <w:rPr>
          <w:rFonts w:ascii="Times New Roman" w:hAnsi="Times New Roman"/>
          <w:sz w:val="24"/>
          <w:szCs w:val="24"/>
        </w:rPr>
        <w:t xml:space="preserve"> ноября 2019 года Петров И.Н. заказал кухонный гарнитур, заключив с фирмой договор об оказании услуги на изготовление и установку гарнитура в течение 30 календарных дней, оплатив услугу полностью в сумме 50 тыс. руб. По истечении указанного времени гарнитур был доставлен, но он не соответствовал по размерам. Заказчик отказался от данного гарнитура, так как Петрову И.Н. обещали, что через неделю ему доставят новый гарнитур. Потом Петров И.Н. уехал в санаторий и вернулся только 30 декабря. Когда он позвонил в фирму, ему сказали, что гарнитур теперь стоит на 10 тыс. руб. дороже. Вправе ли фирма превышать стоимость работ? </w:t>
      </w:r>
    </w:p>
    <w:p w:rsidR="000F3B43" w:rsidRPr="00FD6145" w:rsidRDefault="000F3B43" w:rsidP="00FD6145">
      <w:pPr>
        <w:pStyle w:val="1"/>
        <w:spacing w:after="0"/>
        <w:ind w:left="0"/>
        <w:jc w:val="both"/>
        <w:rPr>
          <w:rFonts w:ascii="Times New Roman" w:hAnsi="Times New Roman"/>
          <w:sz w:val="24"/>
          <w:szCs w:val="24"/>
        </w:rPr>
      </w:pPr>
      <w:r w:rsidRPr="00FD6145">
        <w:rPr>
          <w:rFonts w:ascii="Times New Roman" w:hAnsi="Times New Roman"/>
          <w:i/>
          <w:sz w:val="24"/>
          <w:szCs w:val="24"/>
        </w:rPr>
        <w:t>Практическое задание 4</w:t>
      </w:r>
    </w:p>
    <w:p w:rsidR="000F3B43" w:rsidRDefault="000F3B43" w:rsidP="00F20075">
      <w:pPr>
        <w:pStyle w:val="1"/>
        <w:spacing w:after="0"/>
        <w:ind w:left="0"/>
        <w:jc w:val="both"/>
        <w:rPr>
          <w:rFonts w:ascii="Times New Roman" w:hAnsi="Times New Roman"/>
          <w:sz w:val="24"/>
          <w:szCs w:val="24"/>
        </w:rPr>
      </w:pPr>
      <w:r w:rsidRPr="00FD6145">
        <w:rPr>
          <w:rFonts w:ascii="Times New Roman" w:hAnsi="Times New Roman"/>
          <w:sz w:val="24"/>
          <w:szCs w:val="24"/>
        </w:rPr>
        <w:t xml:space="preserve"> Сидоров П.И. купил холодильник, который через шесть месяцев вышел из строя. Специалист сервисного центра, осмотрев холодильник, пояснил, что дефект производственного характера и отремонтировать его можно только в условиях мастерской, длительность ремонта составляет 20 дней. В сервисном центре покупателю предложили самостоятельно доставить товар в мастерскую, в предоставлении на время ремонта другого холодильника было отказано. Правы ли специалисты сервисного центра? </w:t>
      </w:r>
    </w:p>
    <w:p w:rsidR="000F3B43" w:rsidRPr="00FD6145" w:rsidRDefault="000F3B43" w:rsidP="00F20075">
      <w:pPr>
        <w:pStyle w:val="1"/>
        <w:spacing w:after="0"/>
        <w:ind w:left="0"/>
        <w:jc w:val="both"/>
        <w:rPr>
          <w:rFonts w:ascii="Times New Roman" w:hAnsi="Times New Roman"/>
          <w:sz w:val="24"/>
          <w:szCs w:val="24"/>
        </w:rPr>
      </w:pPr>
    </w:p>
    <w:p w:rsidR="000F3B43" w:rsidRPr="00793E53" w:rsidRDefault="000F3B43" w:rsidP="00891911">
      <w:pPr>
        <w:shd w:val="clear" w:color="auto" w:fill="FFFFFF"/>
        <w:jc w:val="both"/>
      </w:pPr>
      <w:r w:rsidRPr="00AA0852">
        <w:rPr>
          <w:i/>
        </w:rPr>
        <w:t>Информационный проект:</w:t>
      </w:r>
      <w:r w:rsidRPr="00793E53">
        <w:t xml:space="preserve"> изучить периодические издания по вопросам </w:t>
      </w:r>
      <w:r>
        <w:t>производственного менеджмента</w:t>
      </w:r>
      <w:r w:rsidRPr="00793E53">
        <w:t xml:space="preserve">, составить список специализированных журналов по вопросам </w:t>
      </w:r>
      <w:r>
        <w:t>управления качеством</w:t>
      </w:r>
      <w:r w:rsidRPr="00793E53">
        <w:t xml:space="preserve"> и подготовить анализ трех статей</w:t>
      </w:r>
      <w:r>
        <w:t xml:space="preserve"> по заданной тематике</w:t>
      </w:r>
      <w:r w:rsidRPr="00793E53">
        <w:t>.</w:t>
      </w:r>
    </w:p>
    <w:p w:rsidR="000F3B43" w:rsidRDefault="000F3B43" w:rsidP="00891911">
      <w:pPr>
        <w:ind w:firstLine="426"/>
        <w:jc w:val="both"/>
      </w:pPr>
    </w:p>
    <w:p w:rsidR="000F3B43" w:rsidRPr="007F3AF7" w:rsidRDefault="000F3B43" w:rsidP="001A617C">
      <w:pPr>
        <w:pStyle w:val="ListParagraph"/>
        <w:ind w:left="0"/>
        <w:jc w:val="both"/>
      </w:pPr>
      <w:r w:rsidRPr="00576A85">
        <w:rPr>
          <w:i/>
        </w:rPr>
        <w:t>Информационно-аналитический проект:</w:t>
      </w:r>
      <w:r>
        <w:t xml:space="preserve"> Изучить статью Аллахвердяна Т.А. Поиск потерь на производстве. Стандартизация как инструмент контроля потерь //Производственный менеджмент: теория, методология, практика. 2016, №6. С.44-47.</w:t>
      </w:r>
    </w:p>
    <w:p w:rsidR="000F3B43" w:rsidRDefault="000F3B43" w:rsidP="001A617C">
      <w:pPr>
        <w:jc w:val="both"/>
      </w:pPr>
      <w:r>
        <w:t>Ответить на вопросы:</w:t>
      </w:r>
    </w:p>
    <w:p w:rsidR="000F3B43" w:rsidRDefault="000F3B43" w:rsidP="001A617C">
      <w:pPr>
        <w:pStyle w:val="ListParagraph"/>
        <w:numPr>
          <w:ilvl w:val="0"/>
          <w:numId w:val="20"/>
        </w:numPr>
        <w:ind w:left="0" w:firstLine="0"/>
        <w:jc w:val="both"/>
      </w:pPr>
      <w:r>
        <w:t xml:space="preserve">Перечислить </w:t>
      </w:r>
      <w:r w:rsidRPr="00576A85">
        <w:t xml:space="preserve">причины возникновения семи наиболее распространенных видов потерь на производстве, которые можно найти в любой организации, любой отрасли. </w:t>
      </w:r>
    </w:p>
    <w:p w:rsidR="000F3B43" w:rsidRPr="007F3AF7" w:rsidRDefault="000F3B43" w:rsidP="001A617C">
      <w:pPr>
        <w:pStyle w:val="ListParagraph"/>
        <w:numPr>
          <w:ilvl w:val="0"/>
          <w:numId w:val="20"/>
        </w:numPr>
        <w:ind w:left="0" w:firstLine="0"/>
        <w:jc w:val="both"/>
      </w:pPr>
      <w:r>
        <w:t>Сделать</w:t>
      </w:r>
      <w:r w:rsidRPr="00576A85">
        <w:t xml:space="preserve"> анализ </w:t>
      </w:r>
      <w:r>
        <w:t xml:space="preserve">путей избегания потерьи контролязатрат </w:t>
      </w:r>
      <w:r w:rsidRPr="00576A85">
        <w:t>при ограниченности ресурсов</w:t>
      </w:r>
      <w:r>
        <w:t>.</w:t>
      </w:r>
    </w:p>
    <w:p w:rsidR="000F3B43" w:rsidRDefault="000F3B43" w:rsidP="00BA5730">
      <w:pPr>
        <w:pStyle w:val="1"/>
        <w:spacing w:after="0" w:line="240" w:lineRule="auto"/>
        <w:ind w:left="0" w:firstLine="709"/>
        <w:jc w:val="both"/>
        <w:rPr>
          <w:rFonts w:ascii="Times New Roman" w:hAnsi="Times New Roman"/>
          <w:b/>
          <w:sz w:val="24"/>
          <w:szCs w:val="24"/>
        </w:rPr>
      </w:pPr>
    </w:p>
    <w:p w:rsidR="000F3B43" w:rsidRPr="005F7276" w:rsidRDefault="000F3B43" w:rsidP="00BA5730">
      <w:pPr>
        <w:pStyle w:val="1"/>
        <w:spacing w:after="0" w:line="240" w:lineRule="auto"/>
        <w:ind w:left="0" w:firstLine="709"/>
        <w:jc w:val="both"/>
        <w:rPr>
          <w:rFonts w:ascii="Times New Roman" w:hAnsi="Times New Roman"/>
          <w:b/>
          <w:sz w:val="24"/>
          <w:szCs w:val="24"/>
        </w:rPr>
      </w:pPr>
      <w:r w:rsidRPr="00082519">
        <w:rPr>
          <w:rFonts w:ascii="Times New Roman" w:hAnsi="Times New Roman"/>
          <w:b/>
          <w:sz w:val="24"/>
          <w:szCs w:val="24"/>
        </w:rPr>
        <w:t xml:space="preserve">Тема 9 </w:t>
      </w:r>
      <w:r w:rsidRPr="005F7276">
        <w:rPr>
          <w:rFonts w:ascii="Times New Roman" w:hAnsi="Times New Roman"/>
          <w:b/>
          <w:sz w:val="24"/>
          <w:szCs w:val="24"/>
        </w:rPr>
        <w:t>Организация и управление производственной инфраструктурой предприятий</w:t>
      </w:r>
    </w:p>
    <w:p w:rsidR="000F3B43" w:rsidRPr="00296787" w:rsidRDefault="000F3B43" w:rsidP="00BA5730">
      <w:pPr>
        <w:pStyle w:val="1"/>
        <w:spacing w:after="0" w:line="240" w:lineRule="auto"/>
        <w:ind w:left="0" w:firstLine="709"/>
        <w:jc w:val="both"/>
        <w:rPr>
          <w:rFonts w:ascii="Times New Roman" w:hAnsi="Times New Roman"/>
          <w:sz w:val="24"/>
          <w:szCs w:val="24"/>
        </w:rPr>
      </w:pPr>
      <w:r w:rsidRPr="00296787">
        <w:rPr>
          <w:rFonts w:ascii="Times New Roman" w:hAnsi="Times New Roman"/>
          <w:i/>
          <w:sz w:val="24"/>
          <w:szCs w:val="24"/>
        </w:rPr>
        <w:t>Вопросы к занятию</w:t>
      </w:r>
    </w:p>
    <w:p w:rsidR="000F3B43" w:rsidRDefault="000F3B43" w:rsidP="00BA5730">
      <w:pPr>
        <w:ind w:firstLine="709"/>
        <w:jc w:val="both"/>
      </w:pPr>
      <w:r>
        <w:t xml:space="preserve">1.Состав, содержание и задачи производственной инфраструктуры предприятий. </w:t>
      </w:r>
    </w:p>
    <w:p w:rsidR="000F3B43" w:rsidRDefault="000F3B43" w:rsidP="005F7276">
      <w:pPr>
        <w:ind w:firstLine="709"/>
        <w:jc w:val="both"/>
      </w:pPr>
      <w:r>
        <w:t xml:space="preserve">2.Организация и управление техническим обслуживанием и ремонтом основных фондов. </w:t>
      </w:r>
    </w:p>
    <w:p w:rsidR="000F3B43" w:rsidRDefault="000F3B43" w:rsidP="005F7276">
      <w:pPr>
        <w:ind w:firstLine="709"/>
        <w:jc w:val="both"/>
      </w:pPr>
      <w:r>
        <w:t>3.Организация и управление энергетическим обеспечением производства.</w:t>
      </w:r>
    </w:p>
    <w:p w:rsidR="000F3B43" w:rsidRDefault="000F3B43" w:rsidP="005F7276">
      <w:pPr>
        <w:ind w:firstLine="709"/>
        <w:jc w:val="both"/>
      </w:pPr>
      <w:r>
        <w:t>4.Организация и управление транспортным обслуживанием производства.</w:t>
      </w:r>
    </w:p>
    <w:p w:rsidR="000F3B43" w:rsidRDefault="000F3B43" w:rsidP="005F7276">
      <w:pPr>
        <w:ind w:firstLine="709"/>
        <w:jc w:val="both"/>
      </w:pPr>
      <w:r>
        <w:t>5.Организация и управление складским хозяйством предприятия. Назначение, функции и виды складов и их техническое оснащение. Организация работы складов. Организация тарного хозяйства.</w:t>
      </w:r>
    </w:p>
    <w:p w:rsidR="000F3B43" w:rsidRDefault="000F3B43" w:rsidP="005F7276">
      <w:pPr>
        <w:ind w:firstLine="709"/>
        <w:jc w:val="both"/>
      </w:pPr>
    </w:p>
    <w:p w:rsidR="000F3B43" w:rsidRDefault="000F3B43" w:rsidP="005F7276">
      <w:pPr>
        <w:ind w:firstLine="709"/>
        <w:jc w:val="both"/>
        <w:rPr>
          <w:i/>
        </w:rPr>
      </w:pPr>
      <w:r w:rsidRPr="005F7276">
        <w:rPr>
          <w:i/>
        </w:rPr>
        <w:t xml:space="preserve">Практическое задание 1 </w:t>
      </w:r>
    </w:p>
    <w:p w:rsidR="000F3B43" w:rsidRPr="005F7276" w:rsidRDefault="000F3B43" w:rsidP="005F7276">
      <w:pPr>
        <w:jc w:val="both"/>
        <w:rPr>
          <w:i/>
        </w:rPr>
      </w:pPr>
      <w:r>
        <w:t>Определить численность вспомогательных рабочих для ремонта оборудования, если установлено 170 ед. оборудования со средним коэффициентом ремонтной сложности — 1,8; 38 ед. оборудования с коэффициентом сложности — 3,2; 25 машин с коэффициентом ремонтной сложности — 5. Норма обслуживания на 1 рабочего 120 условных единиц, режим работы — двухсменный.</w:t>
      </w:r>
    </w:p>
    <w:p w:rsidR="000F3B43" w:rsidRPr="005F7276" w:rsidRDefault="000F3B43" w:rsidP="00F155B8">
      <w:pPr>
        <w:ind w:firstLine="709"/>
        <w:jc w:val="both"/>
        <w:rPr>
          <w:i/>
        </w:rPr>
      </w:pPr>
      <w:r w:rsidRPr="005F7276">
        <w:rPr>
          <w:i/>
        </w:rPr>
        <w:t>Практическое задание 2.</w:t>
      </w:r>
    </w:p>
    <w:p w:rsidR="000F3B43" w:rsidRDefault="000F3B43" w:rsidP="005F7276">
      <w:pPr>
        <w:jc w:val="both"/>
      </w:pPr>
      <w:r>
        <w:t>Составить смету затрат на проведение капитального ремонта технологического оборудования, если затраты времени на проведение ремонта составляют 450 ч, работы тарифицируются 5 разрядом (часовая ставка — 140 руб.), дополнительная заработная плата составляет 9,3% к основной, отчисления по единому социальному налогу — 26,2%. Стоимость материалов, сумма накладных расходов составляют соответственно 50 и 350% к основной заработной плате.</w:t>
      </w:r>
    </w:p>
    <w:p w:rsidR="000F3B43" w:rsidRDefault="000F3B43" w:rsidP="005F7276">
      <w:pPr>
        <w:ind w:firstLine="709"/>
        <w:jc w:val="both"/>
        <w:rPr>
          <w:bCs/>
          <w:i/>
        </w:rPr>
      </w:pPr>
      <w:r w:rsidRPr="00A774C1">
        <w:rPr>
          <w:bCs/>
          <w:i/>
        </w:rPr>
        <w:t>Подготовка и защита информационного проекта (презентации) по теме</w:t>
      </w:r>
      <w:r>
        <w:rPr>
          <w:bCs/>
          <w:i/>
        </w:rPr>
        <w:t xml:space="preserve"> на выбор</w:t>
      </w:r>
      <w:r w:rsidRPr="00A774C1">
        <w:rPr>
          <w:bCs/>
          <w:i/>
        </w:rPr>
        <w:t xml:space="preserve">: </w:t>
      </w:r>
    </w:p>
    <w:p w:rsidR="000F3B43" w:rsidRPr="00B56D95" w:rsidRDefault="000F3B43" w:rsidP="00B56D95">
      <w:pPr>
        <w:pStyle w:val="ListParagraph"/>
        <w:numPr>
          <w:ilvl w:val="0"/>
          <w:numId w:val="21"/>
        </w:numPr>
        <w:jc w:val="both"/>
        <w:rPr>
          <w:bCs/>
        </w:rPr>
      </w:pPr>
      <w:r w:rsidRPr="00B56D95">
        <w:rPr>
          <w:bCs/>
        </w:rPr>
        <w:t>Современные проблемы состояния и развитияпроизводственной инфраструктуры предприятий.</w:t>
      </w:r>
    </w:p>
    <w:p w:rsidR="000F3B43" w:rsidRDefault="000F3B43" w:rsidP="00B56D95">
      <w:pPr>
        <w:pStyle w:val="ListParagraph"/>
        <w:numPr>
          <w:ilvl w:val="0"/>
          <w:numId w:val="21"/>
        </w:numPr>
        <w:jc w:val="both"/>
        <w:rPr>
          <w:bCs/>
        </w:rPr>
      </w:pPr>
      <w:r>
        <w:rPr>
          <w:bCs/>
        </w:rPr>
        <w:t>Роль инфраструктуры в системе управления промышленным предприятием.</w:t>
      </w:r>
    </w:p>
    <w:p w:rsidR="000F3B43" w:rsidRPr="00B56D95" w:rsidRDefault="000F3B43" w:rsidP="00B56D95">
      <w:pPr>
        <w:pStyle w:val="ListParagraph"/>
        <w:numPr>
          <w:ilvl w:val="0"/>
          <w:numId w:val="21"/>
        </w:numPr>
        <w:jc w:val="both"/>
        <w:rPr>
          <w:bCs/>
        </w:rPr>
      </w:pPr>
      <w:r>
        <w:rPr>
          <w:bCs/>
        </w:rPr>
        <w:t>Модели и методы управления инфраструктурой промышленных предприятий.</w:t>
      </w:r>
    </w:p>
    <w:p w:rsidR="000F3B43" w:rsidRPr="00860149" w:rsidRDefault="000F3B43" w:rsidP="005B3621">
      <w:pPr>
        <w:autoSpaceDE w:val="0"/>
        <w:autoSpaceDN w:val="0"/>
        <w:adjustRightInd w:val="0"/>
        <w:ind w:left="720"/>
        <w:jc w:val="both"/>
        <w:rPr>
          <w:b/>
          <w:iCs/>
        </w:rPr>
      </w:pPr>
    </w:p>
    <w:p w:rsidR="000F3B43" w:rsidRPr="00DC11F5" w:rsidRDefault="000F3B43" w:rsidP="0015502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F3B43" w:rsidRPr="0015502D" w:rsidRDefault="000F3B43" w:rsidP="0015502D">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F3B43" w:rsidRPr="00DC11F5" w:rsidRDefault="000F3B43" w:rsidP="00D00133">
      <w:pPr>
        <w:widowControl w:val="0"/>
        <w:autoSpaceDE w:val="0"/>
        <w:autoSpaceDN w:val="0"/>
        <w:adjustRightInd w:val="0"/>
        <w:ind w:firstLine="708"/>
        <w:rPr>
          <w:b/>
          <w:bCs/>
          <w:i/>
          <w:iCs/>
          <w:highlight w:val="white"/>
        </w:rPr>
      </w:pPr>
    </w:p>
    <w:p w:rsidR="000F3B43" w:rsidRDefault="000F3B43"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F3B43" w:rsidRPr="00DC11F5" w:rsidRDefault="000F3B43" w:rsidP="00802F71">
      <w:pPr>
        <w:autoSpaceDE w:val="0"/>
        <w:autoSpaceDN w:val="0"/>
        <w:adjustRightInd w:val="0"/>
        <w:ind w:left="708"/>
        <w:jc w:val="both"/>
        <w:rPr>
          <w:b/>
          <w:bCs/>
          <w:i/>
          <w:iCs/>
        </w:rPr>
      </w:pPr>
    </w:p>
    <w:p w:rsidR="000F3B43" w:rsidRPr="00F87DAF" w:rsidRDefault="000F3B43" w:rsidP="00D00133">
      <w:pPr>
        <w:autoSpaceDE w:val="0"/>
        <w:autoSpaceDN w:val="0"/>
        <w:adjustRightInd w:val="0"/>
        <w:ind w:left="720"/>
        <w:rPr>
          <w:b/>
          <w:iCs/>
        </w:rPr>
      </w:pPr>
      <w:r w:rsidRPr="00F87DAF">
        <w:rPr>
          <w:b/>
          <w:iCs/>
        </w:rPr>
        <w:t>7.1. Основная учебная литература:</w:t>
      </w:r>
    </w:p>
    <w:p w:rsidR="000F3B43" w:rsidRPr="00F87DAF" w:rsidRDefault="000F3B43" w:rsidP="00166A9A">
      <w:pPr>
        <w:ind w:firstLine="360"/>
        <w:jc w:val="both"/>
        <w:rPr>
          <w:shd w:val="clear" w:color="auto" w:fill="FFFFFF"/>
        </w:rPr>
      </w:pPr>
      <w:r w:rsidRPr="00F87DAF">
        <w:rPr>
          <w:shd w:val="clear" w:color="auto" w:fill="FFFFFF"/>
        </w:rPr>
        <w:t>1. Акри, Е. П. Производственный менеджмент: учебное пособие / Е. П. Акри, Ж. В. Селезнева. — 2-е изд. — Самара: Самарский государственный технический университет, ЭБС АСВ, 2020. — 174 c. — ISBN 2227-8397. — Текст: электронный // Электронно-библиотечная система IPR BOOKS: [сайт]. — URL: https://www.iprbookshop.ru/105054.html</w:t>
      </w:r>
    </w:p>
    <w:p w:rsidR="000F3B43" w:rsidRPr="00F87DAF" w:rsidRDefault="000F3B43" w:rsidP="009D363A">
      <w:pPr>
        <w:ind w:firstLine="360"/>
        <w:jc w:val="both"/>
        <w:rPr>
          <w:shd w:val="clear" w:color="auto" w:fill="FFFFFF"/>
        </w:rPr>
      </w:pPr>
      <w:r w:rsidRPr="00F87DAF">
        <w:rPr>
          <w:shd w:val="clear" w:color="auto" w:fill="FFFFFF"/>
        </w:rPr>
        <w:t>2. Производственный менеджмент: учебное пособие / составители И. Г. Видяев. — 2-е изд. — Томск: Томский политехнический университет, 2019. — 128 c. — ISBN 2227-8397. — Текст: электронный // Электронно-библиотечная система IPR BOOKS: [сайт]. — URL: https://www.iprbookshop.ru/96102.html</w:t>
      </w:r>
    </w:p>
    <w:p w:rsidR="000F3B43" w:rsidRPr="00F87DAF" w:rsidRDefault="000F3B43" w:rsidP="00F87DAF">
      <w:pPr>
        <w:ind w:firstLine="360"/>
        <w:jc w:val="both"/>
        <w:rPr>
          <w:shd w:val="clear" w:color="auto" w:fill="FFFFFF"/>
        </w:rPr>
      </w:pPr>
      <w:r w:rsidRPr="00F87DAF">
        <w:rPr>
          <w:shd w:val="clear" w:color="auto" w:fill="FFFFFF"/>
        </w:rPr>
        <w:t>3.Демура, Н. А. Операционный и производственный менеджмент: учебное пособие: практикум / Н. А. Демура, В. В. Выборнова. — Белгород: Белгородский государственный технологический университет им. В.Г. Шухова, ЭБС АСВ, 2018. — 93 c. — ISBN 2227-8397. — Текст: электронный // Электронно-библиотечная система IPR BOOKS: [сайт]. — URL: https://www.iprbookshop.ru/92273.html</w:t>
      </w:r>
    </w:p>
    <w:p w:rsidR="000F3B43" w:rsidRPr="00F87DAF" w:rsidRDefault="000F3B43" w:rsidP="001E6B04">
      <w:pPr>
        <w:pStyle w:val="ListParagraph"/>
        <w:numPr>
          <w:ilvl w:val="1"/>
          <w:numId w:val="13"/>
        </w:numPr>
        <w:rPr>
          <w:b/>
          <w:iCs/>
        </w:rPr>
      </w:pPr>
      <w:r w:rsidRPr="00F87DAF">
        <w:rPr>
          <w:b/>
          <w:iCs/>
        </w:rPr>
        <w:t>Дополнительная учебная литература:</w:t>
      </w:r>
    </w:p>
    <w:p w:rsidR="000F3B43" w:rsidRPr="00F87DAF" w:rsidRDefault="000F3B43" w:rsidP="00F87DAF">
      <w:pPr>
        <w:ind w:firstLine="360"/>
        <w:jc w:val="both"/>
        <w:rPr>
          <w:shd w:val="clear" w:color="auto" w:fill="FFFFFF"/>
        </w:rPr>
      </w:pPr>
      <w:r>
        <w:rPr>
          <w:shd w:val="clear" w:color="auto" w:fill="FFFFFF"/>
        </w:rPr>
        <w:t>4</w:t>
      </w:r>
      <w:r w:rsidRPr="00F87DAF">
        <w:rPr>
          <w:shd w:val="clear" w:color="auto" w:fill="FFFFFF"/>
        </w:rPr>
        <w:t>. Серков, Л. Н. Производственный менеджмент: учебное пособие / Л. Н. Серков, Д. А. Синица, Л. В. Александрова. — Симферополь: Университет экономики и управления, 2017. — 200 c. — ISBN 2227-8397. — Текст: электронный // Электронно-библиотечная система IPR BOOKS: [сайт]. — URL: https://www.iprbookshop.ru/83939.html</w:t>
      </w:r>
    </w:p>
    <w:p w:rsidR="000F3B43" w:rsidRPr="00F87DAF" w:rsidRDefault="000F3B43" w:rsidP="00F87DAF">
      <w:pPr>
        <w:ind w:firstLine="360"/>
        <w:jc w:val="both"/>
        <w:rPr>
          <w:shd w:val="clear" w:color="auto" w:fill="FFFFFF"/>
        </w:rPr>
      </w:pPr>
      <w:r w:rsidRPr="00F87DAF">
        <w:rPr>
          <w:shd w:val="clear" w:color="auto" w:fill="FFFFFF"/>
        </w:rPr>
        <w:t>5.</w:t>
      </w:r>
      <w:r w:rsidRPr="00F87DAF">
        <w:rPr>
          <w:shd w:val="clear" w:color="auto" w:fill="F8F9FA"/>
        </w:rPr>
        <w:t xml:space="preserve"> Сатаева, Д. М. Стандарты организации в системе управления качеством: учебное пособие / Д. М. Сатаева, О. В. Крайнова. — Саратов: Ай Пи Эр Медиа, 2018. — 49 c. — ISBN 978-5-4486-0036-4. — Текст: электронный // Электронно-библиотечная система IPR BOOKS: [сайт]. — URL: https://www.iprbookshop.ru/71590.html </w:t>
      </w:r>
    </w:p>
    <w:p w:rsidR="000F3B43" w:rsidRPr="00816C66" w:rsidRDefault="000F3B43" w:rsidP="003F552D">
      <w:pPr>
        <w:ind w:firstLine="360"/>
        <w:jc w:val="both"/>
        <w:rPr>
          <w:iCs/>
        </w:rPr>
      </w:pPr>
    </w:p>
    <w:p w:rsidR="000F3B43" w:rsidRPr="00DC11F5" w:rsidRDefault="000F3B43"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0F3B43" w:rsidRPr="003E115F" w:rsidRDefault="000F3B43" w:rsidP="001E6B04">
      <w:pPr>
        <w:numPr>
          <w:ilvl w:val="0"/>
          <w:numId w:val="10"/>
        </w:numPr>
        <w:shd w:val="clear" w:color="auto" w:fill="FFFFFF"/>
        <w:jc w:val="both"/>
      </w:pPr>
      <w:r w:rsidRPr="00A94B28">
        <w:t>Актуальные проблемы экономики и менеджмента ISSN: 2312-5535</w:t>
      </w:r>
    </w:p>
    <w:p w:rsidR="000F3B43" w:rsidRDefault="000F3B43" w:rsidP="001E6B04">
      <w:pPr>
        <w:numPr>
          <w:ilvl w:val="0"/>
          <w:numId w:val="10"/>
        </w:numPr>
        <w:shd w:val="clear" w:color="auto" w:fill="FFFFFF"/>
        <w:jc w:val="both"/>
      </w:pPr>
      <w:hyperlink r:id="rId9" w:tgtFrame="_blank" w:history="1">
        <w:r w:rsidRPr="00520CF8">
          <w:rPr>
            <w:rStyle w:val="Hyperlink"/>
            <w:color w:val="auto"/>
            <w:u w:val="none"/>
          </w:rPr>
          <w:t xml:space="preserve">Вестник Московского университета. Серия 24. Менеджмент </w:t>
        </w:r>
      </w:hyperlink>
      <w:r w:rsidRPr="00520CF8">
        <w:rPr>
          <w:color w:val="000000"/>
        </w:rPr>
        <w:t>ISSN:2075-5996</w:t>
      </w:r>
    </w:p>
    <w:p w:rsidR="000F3B43" w:rsidRPr="00996EAF" w:rsidRDefault="000F3B43" w:rsidP="001E6B04">
      <w:pPr>
        <w:numPr>
          <w:ilvl w:val="0"/>
          <w:numId w:val="10"/>
        </w:numPr>
        <w:shd w:val="clear" w:color="auto" w:fill="FFFFFF"/>
        <w:jc w:val="both"/>
      </w:pPr>
      <w:r w:rsidRPr="00996EAF">
        <w:t>Вестник Московского университета. Серия 21. Управление (государство и общество) ISSN:2073-2643</w:t>
      </w:r>
    </w:p>
    <w:p w:rsidR="000F3B43" w:rsidRDefault="000F3B43" w:rsidP="001E6B04">
      <w:pPr>
        <w:numPr>
          <w:ilvl w:val="0"/>
          <w:numId w:val="10"/>
        </w:numPr>
        <w:shd w:val="clear" w:color="auto" w:fill="FFFFFF"/>
        <w:jc w:val="both"/>
      </w:pPr>
      <w:r w:rsidRPr="00F505A9">
        <w:t>Менеджмент и бизнес-администрирование ISSN:2075-1826</w:t>
      </w:r>
    </w:p>
    <w:p w:rsidR="000F3B43" w:rsidRDefault="000F3B43" w:rsidP="001E6B04">
      <w:pPr>
        <w:numPr>
          <w:ilvl w:val="0"/>
          <w:numId w:val="10"/>
        </w:numPr>
        <w:shd w:val="clear" w:color="auto" w:fill="FFFFFF"/>
        <w:jc w:val="both"/>
      </w:pPr>
      <w:r w:rsidRPr="00F505A9">
        <w:t>Ars administrandi. Искусство управления ISSN: 2218-9173</w:t>
      </w:r>
    </w:p>
    <w:p w:rsidR="000F3B43" w:rsidRPr="003F552D" w:rsidRDefault="000F3B43" w:rsidP="00D26D02">
      <w:pPr>
        <w:numPr>
          <w:ilvl w:val="0"/>
          <w:numId w:val="10"/>
        </w:numPr>
        <w:shd w:val="clear" w:color="auto" w:fill="FFFFFF"/>
        <w:jc w:val="both"/>
      </w:pPr>
      <w:r w:rsidRPr="00F505A9">
        <w:t>Управление</w:t>
      </w:r>
      <w:r>
        <w:t xml:space="preserve"> в современных системах</w:t>
      </w:r>
      <w:r w:rsidRPr="00D26D02">
        <w:t>ISSN: 2311-1313</w:t>
      </w:r>
    </w:p>
    <w:p w:rsidR="000F3B43" w:rsidRPr="00F505A9" w:rsidRDefault="000F3B43" w:rsidP="001E6B04">
      <w:pPr>
        <w:numPr>
          <w:ilvl w:val="0"/>
          <w:numId w:val="10"/>
        </w:numPr>
        <w:shd w:val="clear" w:color="auto" w:fill="FFFFFF"/>
        <w:jc w:val="both"/>
      </w:pPr>
      <w:r w:rsidRPr="00F505A9">
        <w:t>Экономика и современный менеджмент: теория и практика ISSN: 2309-3390</w:t>
      </w:r>
    </w:p>
    <w:p w:rsidR="000F3B43" w:rsidRPr="00DC11F5" w:rsidRDefault="000F3B43" w:rsidP="0011664E">
      <w:pPr>
        <w:autoSpaceDE w:val="0"/>
        <w:autoSpaceDN w:val="0"/>
        <w:adjustRightInd w:val="0"/>
        <w:rPr>
          <w:b/>
          <w:bCs/>
        </w:rPr>
      </w:pPr>
    </w:p>
    <w:p w:rsidR="000F3B43" w:rsidRDefault="000F3B43"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F3B43" w:rsidRPr="00DC11F5" w:rsidRDefault="000F3B43" w:rsidP="00896A13">
      <w:pPr>
        <w:autoSpaceDE w:val="0"/>
        <w:autoSpaceDN w:val="0"/>
        <w:adjustRightInd w:val="0"/>
        <w:ind w:firstLine="709"/>
        <w:jc w:val="both"/>
        <w:rPr>
          <w:b/>
          <w:bCs/>
          <w:i/>
          <w:iCs/>
        </w:rPr>
      </w:pPr>
    </w:p>
    <w:p w:rsidR="000F3B43" w:rsidRPr="00F20075" w:rsidRDefault="000F3B43" w:rsidP="003F18DB">
      <w:pPr>
        <w:widowControl w:val="0"/>
        <w:autoSpaceDE w:val="0"/>
        <w:autoSpaceDN w:val="0"/>
        <w:adjustRightInd w:val="0"/>
        <w:jc w:val="both"/>
        <w:rPr>
          <w:shd w:val="clear" w:color="auto" w:fill="FFFFFF"/>
        </w:rPr>
      </w:pPr>
      <w:hyperlink r:id="rId10" w:history="1">
        <w:r w:rsidRPr="00F20075">
          <w:rPr>
            <w:rStyle w:val="Hyperlink"/>
            <w:color w:val="auto"/>
            <w:shd w:val="clear" w:color="auto" w:fill="FFFFFF"/>
          </w:rPr>
          <w:t>www.iprbookshop.ru</w:t>
        </w:r>
      </w:hyperlink>
      <w:r w:rsidRPr="00F20075">
        <w:rPr>
          <w:shd w:val="clear" w:color="auto" w:fill="FFFFFF"/>
        </w:rPr>
        <w:t xml:space="preserve">  - электронно-библиотечная система</w:t>
      </w:r>
    </w:p>
    <w:p w:rsidR="000F3B43" w:rsidRPr="0076000F" w:rsidRDefault="000F3B43" w:rsidP="00BC292B">
      <w:pPr>
        <w:widowControl w:val="0"/>
        <w:autoSpaceDE w:val="0"/>
        <w:autoSpaceDN w:val="0"/>
        <w:adjustRightInd w:val="0"/>
        <w:jc w:val="both"/>
      </w:pPr>
      <w:r w:rsidRPr="005373FB">
        <w:rPr>
          <w:u w:val="single"/>
          <w:lang w:val="en-US"/>
        </w:rPr>
        <w:t>https</w:t>
      </w:r>
      <w:r w:rsidRPr="005373FB">
        <w:rPr>
          <w:u w:val="single"/>
        </w:rPr>
        <w:t>://</w:t>
      </w:r>
      <w:r w:rsidRPr="005373FB">
        <w:rPr>
          <w:u w:val="single"/>
          <w:lang w:val="en-US"/>
        </w:rPr>
        <w:t>www</w:t>
      </w:r>
      <w:r w:rsidRPr="005373FB">
        <w:rPr>
          <w:u w:val="single"/>
        </w:rPr>
        <w:t>.</w:t>
      </w:r>
      <w:r w:rsidRPr="005373FB">
        <w:rPr>
          <w:u w:val="single"/>
          <w:lang w:val="en-US"/>
        </w:rPr>
        <w:t>iso</w:t>
      </w:r>
      <w:r w:rsidRPr="005373FB">
        <w:rPr>
          <w:u w:val="single"/>
        </w:rPr>
        <w:t>.</w:t>
      </w:r>
      <w:r w:rsidRPr="005373FB">
        <w:rPr>
          <w:u w:val="single"/>
          <w:lang w:val="en-US"/>
        </w:rPr>
        <w:t>org</w:t>
      </w:r>
      <w:r w:rsidRPr="005373FB">
        <w:rPr>
          <w:u w:val="single"/>
        </w:rPr>
        <w:t>/</w:t>
      </w:r>
      <w:r w:rsidRPr="005373FB">
        <w:rPr>
          <w:u w:val="single"/>
          <w:lang w:val="en-US"/>
        </w:rPr>
        <w:t>ru</w:t>
      </w:r>
      <w:r w:rsidRPr="005373FB">
        <w:rPr>
          <w:u w:val="single"/>
        </w:rPr>
        <w:t>/</w:t>
      </w:r>
      <w:r w:rsidRPr="005373FB">
        <w:rPr>
          <w:u w:val="single"/>
          <w:lang w:val="en-US"/>
        </w:rPr>
        <w:t>standards</w:t>
      </w:r>
      <w:r w:rsidRPr="005373FB">
        <w:rPr>
          <w:u w:val="single"/>
        </w:rPr>
        <w:t>.</w:t>
      </w:r>
      <w:r w:rsidRPr="005373FB">
        <w:rPr>
          <w:u w:val="single"/>
          <w:lang w:val="en-US"/>
        </w:rPr>
        <w:t>html</w:t>
      </w:r>
      <w:r w:rsidRPr="0076000F">
        <w:t xml:space="preserve"> -</w:t>
      </w:r>
      <w:r w:rsidRPr="00F20075">
        <w:t>сайт</w:t>
      </w:r>
      <w:r>
        <w:rPr>
          <w:lang w:val="en-US"/>
        </w:rPr>
        <w:t>ISO</w:t>
      </w:r>
      <w:r>
        <w:t>Стандарты</w:t>
      </w:r>
    </w:p>
    <w:p w:rsidR="000F3B43" w:rsidRPr="00F20075" w:rsidRDefault="000F3B43" w:rsidP="00BC292B">
      <w:pPr>
        <w:widowControl w:val="0"/>
        <w:tabs>
          <w:tab w:val="left" w:pos="851"/>
        </w:tabs>
        <w:jc w:val="both"/>
        <w:rPr>
          <w:lang w:val="uk-UA"/>
        </w:rPr>
      </w:pPr>
      <w:hyperlink r:id="rId11" w:history="1">
        <w:r w:rsidRPr="00F20075">
          <w:rPr>
            <w:rStyle w:val="Hyperlink"/>
            <w:color w:val="auto"/>
            <w:spacing w:val="-4"/>
            <w:lang w:val="en-US"/>
          </w:rPr>
          <w:t>www</w:t>
        </w:r>
        <w:r w:rsidRPr="00F20075">
          <w:rPr>
            <w:rStyle w:val="Hyperlink"/>
            <w:color w:val="auto"/>
            <w:spacing w:val="-4"/>
          </w:rPr>
          <w:t>.</w:t>
        </w:r>
        <w:r w:rsidRPr="00F20075">
          <w:rPr>
            <w:rStyle w:val="Hyperlink"/>
            <w:color w:val="auto"/>
            <w:spacing w:val="-4"/>
            <w:lang w:val="uk-UA"/>
          </w:rPr>
          <w:t>oecdru.org</w:t>
        </w:r>
      </w:hyperlink>
      <w:r w:rsidRPr="00F20075">
        <w:rPr>
          <w:spacing w:val="-4"/>
          <w:lang w:val="uk-UA"/>
        </w:rPr>
        <w:t xml:space="preserve">  – официальный сайт Организации экономического сотрудничества и развития (ОЭСР). </w:t>
      </w:r>
    </w:p>
    <w:p w:rsidR="000F3B43" w:rsidRPr="001E554E" w:rsidRDefault="000F3B43" w:rsidP="001E554E">
      <w:pPr>
        <w:autoSpaceDE w:val="0"/>
        <w:autoSpaceDN w:val="0"/>
        <w:adjustRightInd w:val="0"/>
        <w:rPr>
          <w:bCs/>
          <w:iCs/>
          <w:lang w:val="uk-UA"/>
        </w:rPr>
      </w:pPr>
    </w:p>
    <w:p w:rsidR="000F3B43" w:rsidRPr="00DC11F5" w:rsidRDefault="000F3B4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F3B43" w:rsidRPr="00DC11F5" w:rsidRDefault="000F3B4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F3B43" w:rsidRPr="00DC11F5" w:rsidRDefault="000F3B4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F3B43" w:rsidRPr="00DC11F5" w:rsidRDefault="000F3B4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F3B43" w:rsidRPr="00DC11F5" w:rsidRDefault="000F3B4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F3B43" w:rsidRPr="00DC11F5" w:rsidRDefault="000F3B4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F3B43" w:rsidRPr="00DC11F5" w:rsidRDefault="000F3B4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F3B43" w:rsidRPr="00DC11F5" w:rsidRDefault="000F3B4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F3B43" w:rsidRPr="00DC11F5" w:rsidRDefault="000F3B4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F3B43" w:rsidRPr="00DC11F5" w:rsidRDefault="000F3B4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F3B43" w:rsidRPr="00DC11F5" w:rsidRDefault="000F3B43" w:rsidP="001E6B04">
      <w:pPr>
        <w:widowControl w:val="0"/>
        <w:numPr>
          <w:ilvl w:val="0"/>
          <w:numId w:val="14"/>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0F3B43" w:rsidRPr="00DC11F5" w:rsidRDefault="000F3B43" w:rsidP="001E6B04">
      <w:pPr>
        <w:widowControl w:val="0"/>
        <w:numPr>
          <w:ilvl w:val="0"/>
          <w:numId w:val="14"/>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0F3B43" w:rsidRPr="00DC11F5" w:rsidRDefault="000F3B43" w:rsidP="001E6B04">
      <w:pPr>
        <w:widowControl w:val="0"/>
        <w:numPr>
          <w:ilvl w:val="0"/>
          <w:numId w:val="14"/>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F3B43" w:rsidRPr="00DC11F5" w:rsidRDefault="000F3B43"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F3B43" w:rsidRPr="00DC11F5" w:rsidRDefault="000F3B4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F3B43" w:rsidRPr="00DC11F5" w:rsidRDefault="000F3B43"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F3B43" w:rsidRPr="00DC11F5" w:rsidRDefault="000F3B43" w:rsidP="00D00133">
      <w:pPr>
        <w:autoSpaceDE w:val="0"/>
        <w:autoSpaceDN w:val="0"/>
        <w:adjustRightInd w:val="0"/>
        <w:jc w:val="both"/>
      </w:pPr>
    </w:p>
    <w:p w:rsidR="000F3B43" w:rsidRPr="00DC11F5" w:rsidRDefault="000F3B43"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F3B43" w:rsidRPr="00DC11F5" w:rsidRDefault="000F3B43" w:rsidP="004403B1">
      <w:pPr>
        <w:autoSpaceDE w:val="0"/>
        <w:autoSpaceDN w:val="0"/>
        <w:adjustRightInd w:val="0"/>
        <w:jc w:val="both"/>
        <w:rPr>
          <w:b/>
          <w:bCs/>
          <w:i/>
          <w:iCs/>
        </w:rPr>
      </w:pPr>
    </w:p>
    <w:p w:rsidR="000F3B43" w:rsidRPr="0015502D" w:rsidRDefault="000F3B43" w:rsidP="004403B1">
      <w:pPr>
        <w:autoSpaceDE w:val="0"/>
        <w:autoSpaceDN w:val="0"/>
        <w:adjustRightInd w:val="0"/>
        <w:jc w:val="both"/>
        <w:rPr>
          <w:b/>
          <w:bCs/>
          <w:i/>
          <w:iCs/>
        </w:rPr>
      </w:pPr>
      <w:r w:rsidRPr="0015502D">
        <w:t>1.</w:t>
      </w:r>
      <w:r w:rsidRPr="00DC11F5">
        <w:t>Операционнаясистема</w:t>
      </w:r>
      <w:r w:rsidRPr="0015502D">
        <w:t xml:space="preserve"> </w:t>
      </w:r>
      <w:r w:rsidRPr="00DC11F5">
        <w:rPr>
          <w:lang w:val="en-US"/>
        </w:rPr>
        <w:t>Microsoft</w:t>
      </w:r>
      <w:r w:rsidRPr="0015502D">
        <w:t xml:space="preserve"> </w:t>
      </w:r>
      <w:r w:rsidRPr="00DC11F5">
        <w:rPr>
          <w:lang w:val="en-US"/>
        </w:rPr>
        <w:t>Windows</w:t>
      </w:r>
    </w:p>
    <w:p w:rsidR="000F3B43" w:rsidRPr="0015502D" w:rsidRDefault="000F3B43" w:rsidP="004403B1">
      <w:pPr>
        <w:autoSpaceDE w:val="0"/>
        <w:autoSpaceDN w:val="0"/>
        <w:adjustRightInd w:val="0"/>
        <w:jc w:val="both"/>
      </w:pPr>
      <w:r w:rsidRPr="0015502D">
        <w:t>2.</w:t>
      </w:r>
      <w:r w:rsidRPr="00DC11F5">
        <w:rPr>
          <w:lang w:val="en-US"/>
        </w:rPr>
        <w:t>Microsoft</w:t>
      </w:r>
      <w:r w:rsidRPr="0015502D">
        <w:t xml:space="preserve"> </w:t>
      </w:r>
      <w:r w:rsidRPr="00DC11F5">
        <w:rPr>
          <w:lang w:val="en-US"/>
        </w:rPr>
        <w:t>Office</w:t>
      </w:r>
      <w:r w:rsidRPr="0015502D">
        <w:t xml:space="preserve"> 2010-2016</w:t>
      </w:r>
    </w:p>
    <w:p w:rsidR="000F3B43" w:rsidRPr="0015502D" w:rsidRDefault="000F3B43" w:rsidP="004403B1">
      <w:pPr>
        <w:autoSpaceDE w:val="0"/>
        <w:autoSpaceDN w:val="0"/>
        <w:adjustRightInd w:val="0"/>
        <w:jc w:val="both"/>
      </w:pPr>
      <w:r w:rsidRPr="0015502D">
        <w:t>3.</w:t>
      </w:r>
      <w:r w:rsidRPr="00DC11F5">
        <w:t>Антивирус</w:t>
      </w:r>
      <w:r w:rsidRPr="0015502D">
        <w:t xml:space="preserve"> </w:t>
      </w:r>
      <w:r w:rsidRPr="00DC11F5">
        <w:rPr>
          <w:lang w:val="en-US"/>
        </w:rPr>
        <w:t>Kaspersky</w:t>
      </w:r>
      <w:r w:rsidRPr="0015502D">
        <w:t xml:space="preserve"> </w:t>
      </w:r>
      <w:r w:rsidRPr="00DC11F5">
        <w:rPr>
          <w:lang w:val="en-US"/>
        </w:rPr>
        <w:t>Endpoint</w:t>
      </w:r>
      <w:r w:rsidRPr="0015502D">
        <w:t xml:space="preserve"> </w:t>
      </w:r>
      <w:r w:rsidRPr="00DC11F5">
        <w:rPr>
          <w:lang w:val="en-US"/>
        </w:rPr>
        <w:t>Security</w:t>
      </w:r>
    </w:p>
    <w:p w:rsidR="000F3B43" w:rsidRPr="0015502D" w:rsidRDefault="000F3B43" w:rsidP="004403B1">
      <w:pPr>
        <w:autoSpaceDE w:val="0"/>
        <w:autoSpaceDN w:val="0"/>
        <w:adjustRightInd w:val="0"/>
        <w:jc w:val="both"/>
      </w:pPr>
      <w:r w:rsidRPr="0015502D">
        <w:t>4.</w:t>
      </w:r>
      <w:r w:rsidRPr="00DC11F5">
        <w:t>Программадляработыс</w:t>
      </w:r>
      <w:r w:rsidRPr="00DC11F5">
        <w:rPr>
          <w:lang w:val="en-US"/>
        </w:rPr>
        <w:t>pdf</w:t>
      </w:r>
      <w:r w:rsidRPr="00DC11F5">
        <w:t>файлами</w:t>
      </w:r>
      <w:r w:rsidRPr="00DC11F5">
        <w:rPr>
          <w:lang w:val="en-US"/>
        </w:rPr>
        <w:t>AdobeReader</w:t>
      </w:r>
    </w:p>
    <w:p w:rsidR="000F3B43" w:rsidRPr="00DC11F5" w:rsidRDefault="000F3B43" w:rsidP="004403B1">
      <w:pPr>
        <w:autoSpaceDE w:val="0"/>
        <w:autoSpaceDN w:val="0"/>
        <w:adjustRightInd w:val="0"/>
        <w:jc w:val="both"/>
      </w:pPr>
      <w:r w:rsidRPr="00DC11F5">
        <w:t>5.Архиватор 7-</w:t>
      </w:r>
      <w:r w:rsidRPr="00DC11F5">
        <w:rPr>
          <w:lang w:val="en-US"/>
        </w:rPr>
        <w:t>zip</w:t>
      </w:r>
    </w:p>
    <w:p w:rsidR="000F3B43" w:rsidRPr="00DC11F5" w:rsidRDefault="000F3B43" w:rsidP="004403B1">
      <w:pPr>
        <w:autoSpaceDE w:val="0"/>
        <w:autoSpaceDN w:val="0"/>
        <w:adjustRightInd w:val="0"/>
        <w:jc w:val="both"/>
      </w:pPr>
      <w:r w:rsidRPr="00DC11F5">
        <w:t>6.Справочно-правовая система КонсультантПлюс</w:t>
      </w:r>
    </w:p>
    <w:p w:rsidR="000F3B43" w:rsidRPr="00DC11F5" w:rsidRDefault="000F3B43" w:rsidP="004403B1">
      <w:pPr>
        <w:autoSpaceDE w:val="0"/>
        <w:autoSpaceDN w:val="0"/>
        <w:adjustRightInd w:val="0"/>
        <w:jc w:val="both"/>
        <w:rPr>
          <w:b/>
          <w:bCs/>
          <w:i/>
          <w:iCs/>
        </w:rPr>
      </w:pPr>
      <w:r w:rsidRPr="00DC11F5">
        <w:t>7.Справочно-правовая система Гарант</w:t>
      </w:r>
    </w:p>
    <w:p w:rsidR="000F3B43" w:rsidRDefault="000F3B43" w:rsidP="004403B1">
      <w:pPr>
        <w:autoSpaceDE w:val="0"/>
        <w:autoSpaceDN w:val="0"/>
        <w:adjustRightInd w:val="0"/>
        <w:jc w:val="both"/>
        <w:rPr>
          <w:b/>
          <w:bCs/>
          <w:i/>
          <w:iCs/>
        </w:rPr>
      </w:pPr>
    </w:p>
    <w:p w:rsidR="000F3B43" w:rsidRPr="00DC11F5" w:rsidRDefault="000F3B43" w:rsidP="004403B1">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F3B43" w:rsidRPr="00DC11F5" w:rsidRDefault="000F3B43" w:rsidP="004403B1">
      <w:pPr>
        <w:contextualSpacing/>
        <w:jc w:val="both"/>
      </w:pPr>
      <w:r w:rsidRPr="00DC11F5">
        <w:t>1.Проектор, ноутбук</w:t>
      </w:r>
    </w:p>
    <w:p w:rsidR="000F3B43" w:rsidRPr="00DC11F5" w:rsidRDefault="000F3B43" w:rsidP="004403B1">
      <w:pPr>
        <w:contextualSpacing/>
        <w:jc w:val="both"/>
      </w:pPr>
      <w:r w:rsidRPr="00DC11F5">
        <w:t xml:space="preserve">2.Проекционный экран </w:t>
      </w:r>
    </w:p>
    <w:p w:rsidR="000F3B43" w:rsidRPr="00DC11F5" w:rsidRDefault="000F3B43" w:rsidP="004403B1">
      <w:pPr>
        <w:contextualSpacing/>
        <w:jc w:val="both"/>
      </w:pPr>
      <w:r w:rsidRPr="00DC11F5">
        <w:t>3.Колонки</w:t>
      </w:r>
    </w:p>
    <w:p w:rsidR="000F3B43" w:rsidRPr="00DC11F5" w:rsidRDefault="000F3B43" w:rsidP="004403B1">
      <w:pPr>
        <w:autoSpaceDE w:val="0"/>
        <w:autoSpaceDN w:val="0"/>
        <w:adjustRightInd w:val="0"/>
      </w:pPr>
    </w:p>
    <w:p w:rsidR="000F3B43" w:rsidRPr="00DC11F5" w:rsidRDefault="000F3B43"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0F3B43" w:rsidRPr="00DC11F5" w:rsidRDefault="000F3B43"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F3B43" w:rsidRPr="00DC11F5" w:rsidRDefault="000F3B4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F3B43" w:rsidRPr="00DC11F5" w:rsidRDefault="000F3B43" w:rsidP="00034A75">
      <w:pPr>
        <w:tabs>
          <w:tab w:val="center" w:pos="4536"/>
          <w:tab w:val="right" w:pos="9072"/>
        </w:tabs>
        <w:ind w:firstLine="709"/>
        <w:jc w:val="both"/>
      </w:pPr>
    </w:p>
    <w:p w:rsidR="000F3B43" w:rsidRPr="00DC11F5" w:rsidRDefault="000F3B4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F3B43" w:rsidRPr="00DC11F5" w:rsidRDefault="000F3B4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F3B43" w:rsidRPr="00DC11F5" w:rsidRDefault="000F3B43" w:rsidP="00D00133">
      <w:pPr>
        <w:tabs>
          <w:tab w:val="center" w:pos="4536"/>
          <w:tab w:val="right" w:pos="9072"/>
        </w:tabs>
        <w:autoSpaceDE w:val="0"/>
        <w:autoSpaceDN w:val="0"/>
        <w:adjustRightInd w:val="0"/>
      </w:pPr>
      <w:r w:rsidRPr="00DC11F5">
        <w:t>- практические занятия;</w:t>
      </w:r>
    </w:p>
    <w:p w:rsidR="000F3B43" w:rsidRPr="00DC11F5" w:rsidRDefault="000F3B43" w:rsidP="00D00133">
      <w:pPr>
        <w:tabs>
          <w:tab w:val="center" w:pos="4536"/>
          <w:tab w:val="right" w:pos="9072"/>
        </w:tabs>
        <w:autoSpaceDE w:val="0"/>
        <w:autoSpaceDN w:val="0"/>
        <w:adjustRightInd w:val="0"/>
      </w:pPr>
      <w:r w:rsidRPr="00DC11F5">
        <w:t>- контрольные опросы;</w:t>
      </w:r>
    </w:p>
    <w:p w:rsidR="000F3B43" w:rsidRPr="00DC11F5" w:rsidRDefault="000F3B43" w:rsidP="00D00133">
      <w:pPr>
        <w:tabs>
          <w:tab w:val="center" w:pos="4536"/>
          <w:tab w:val="right" w:pos="9072"/>
        </w:tabs>
        <w:autoSpaceDE w:val="0"/>
        <w:autoSpaceDN w:val="0"/>
        <w:adjustRightInd w:val="0"/>
      </w:pPr>
      <w:r w:rsidRPr="00DC11F5">
        <w:t>- консультации;</w:t>
      </w:r>
    </w:p>
    <w:p w:rsidR="000F3B43" w:rsidRPr="00DC11F5" w:rsidRDefault="000F3B43" w:rsidP="00D00133">
      <w:pPr>
        <w:tabs>
          <w:tab w:val="center" w:pos="4536"/>
          <w:tab w:val="right" w:pos="9072"/>
        </w:tabs>
        <w:autoSpaceDE w:val="0"/>
        <w:autoSpaceDN w:val="0"/>
        <w:adjustRightInd w:val="0"/>
      </w:pPr>
      <w:r w:rsidRPr="00DC11F5">
        <w:t>- самостоятельная работа с учебной литературой;</w:t>
      </w:r>
    </w:p>
    <w:p w:rsidR="000F3B43" w:rsidRPr="003F4282" w:rsidRDefault="000F3B43"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F3B43" w:rsidRPr="00DC11F5" w:rsidRDefault="000F3B4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F3B43" w:rsidRDefault="000F3B43"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F3B43" w:rsidRPr="00DC11F5" w:rsidRDefault="000F3B43" w:rsidP="00D00133">
      <w:pPr>
        <w:tabs>
          <w:tab w:val="center" w:pos="4536"/>
          <w:tab w:val="right" w:pos="9072"/>
        </w:tabs>
        <w:autoSpaceDE w:val="0"/>
        <w:autoSpaceDN w:val="0"/>
        <w:adjustRightInd w:val="0"/>
        <w:rPr>
          <w:i/>
          <w:iCs/>
        </w:rPr>
      </w:pPr>
      <w:r w:rsidRPr="00DC11F5">
        <w:rPr>
          <w:i/>
          <w:iCs/>
        </w:rPr>
        <w:t>- творческие задания;</w:t>
      </w:r>
    </w:p>
    <w:p w:rsidR="000F3B43" w:rsidRDefault="000F3B43"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0F3B43" w:rsidRPr="00DC11F5" w:rsidRDefault="000F3B43"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0F3B43" w:rsidRPr="00DC11F5" w:rsidRDefault="000F3B43" w:rsidP="00AC402A">
      <w:pPr>
        <w:tabs>
          <w:tab w:val="center" w:pos="4536"/>
          <w:tab w:val="right" w:pos="9072"/>
        </w:tabs>
        <w:autoSpaceDE w:val="0"/>
        <w:autoSpaceDN w:val="0"/>
        <w:adjustRightInd w:val="0"/>
        <w:jc w:val="both"/>
        <w:rPr>
          <w:i/>
          <w:iCs/>
        </w:rPr>
      </w:pPr>
      <w:r w:rsidRPr="00C8171F">
        <w:rPr>
          <w:i/>
          <w:iCs/>
        </w:rPr>
        <w:t>-</w:t>
      </w:r>
      <w:r>
        <w:rPr>
          <w:i/>
          <w:iCs/>
        </w:rPr>
        <w:t>решение задач.</w:t>
      </w:r>
    </w:p>
    <w:p w:rsidR="000F3B43" w:rsidRPr="00DC11F5" w:rsidRDefault="000F3B43"/>
    <w:p w:rsidR="000F3B43" w:rsidRPr="00DC11F5" w:rsidRDefault="000F3B43"/>
    <w:p w:rsidR="000F3B43" w:rsidRDefault="000F3B43"/>
    <w:p w:rsidR="000F3B43" w:rsidRDefault="000F3B43"/>
    <w:p w:rsidR="000F3B43" w:rsidRDefault="000F3B43"/>
    <w:p w:rsidR="000F3B43" w:rsidRDefault="000F3B43"/>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Pr="00DC11F5" w:rsidRDefault="000F3B43" w:rsidP="00FC3B95">
      <w:pPr>
        <w:autoSpaceDE w:val="0"/>
        <w:autoSpaceDN w:val="0"/>
        <w:adjustRightInd w:val="0"/>
        <w:jc w:val="right"/>
      </w:pPr>
      <w:r w:rsidRPr="00DC11F5">
        <w:t xml:space="preserve">Приложение </w:t>
      </w:r>
    </w:p>
    <w:p w:rsidR="000F3B43" w:rsidRPr="00DC11F5" w:rsidRDefault="000F3B43" w:rsidP="00FC3B95">
      <w:pPr>
        <w:autoSpaceDE w:val="0"/>
        <w:autoSpaceDN w:val="0"/>
        <w:adjustRightInd w:val="0"/>
        <w:jc w:val="right"/>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pPr>
    </w:p>
    <w:p w:rsidR="000F3B43" w:rsidRPr="00DC11F5" w:rsidRDefault="000F3B43" w:rsidP="00FC3B95">
      <w:pPr>
        <w:autoSpaceDE w:val="0"/>
        <w:autoSpaceDN w:val="0"/>
        <w:adjustRightInd w:val="0"/>
        <w:jc w:val="right"/>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rPr>
          <w:b/>
          <w:bCs/>
        </w:rPr>
      </w:pPr>
      <w:r w:rsidRPr="00DC11F5">
        <w:rPr>
          <w:b/>
          <w:bCs/>
        </w:rPr>
        <w:t xml:space="preserve">ФОНД ОЦЕНОЧНЫХ СРЕДСТВ </w:t>
      </w:r>
    </w:p>
    <w:p w:rsidR="000F3B43" w:rsidRPr="00DC11F5" w:rsidRDefault="000F3B43" w:rsidP="00FC3B95">
      <w:pPr>
        <w:autoSpaceDE w:val="0"/>
        <w:autoSpaceDN w:val="0"/>
        <w:adjustRightInd w:val="0"/>
        <w:jc w:val="center"/>
        <w:rPr>
          <w:b/>
          <w:bCs/>
        </w:rPr>
      </w:pPr>
      <w:r w:rsidRPr="00DC11F5">
        <w:rPr>
          <w:b/>
          <w:bCs/>
        </w:rPr>
        <w:t>ДЛЯ ПРОВЕДЕНИЯ ПРОМЕЖУТОЧНОЙ АТТЕСТАЦИИ</w:t>
      </w:r>
    </w:p>
    <w:p w:rsidR="000F3B43" w:rsidRPr="00DC11F5" w:rsidRDefault="000F3B43" w:rsidP="00FC3B95">
      <w:pPr>
        <w:autoSpaceDE w:val="0"/>
        <w:autoSpaceDN w:val="0"/>
        <w:adjustRightInd w:val="0"/>
        <w:jc w:val="center"/>
        <w:rPr>
          <w:b/>
          <w:bCs/>
        </w:rPr>
      </w:pPr>
      <w:r w:rsidRPr="00DC11F5">
        <w:rPr>
          <w:b/>
          <w:bCs/>
        </w:rPr>
        <w:t>ПО ДИСЦИПЛИНЕ</w:t>
      </w:r>
    </w:p>
    <w:p w:rsidR="000F3B43" w:rsidRPr="00DC11F5" w:rsidRDefault="000F3B43" w:rsidP="00FC3B95">
      <w:pPr>
        <w:autoSpaceDE w:val="0"/>
        <w:autoSpaceDN w:val="0"/>
        <w:adjustRightInd w:val="0"/>
        <w:jc w:val="center"/>
        <w:rPr>
          <w:b/>
          <w:bCs/>
        </w:rPr>
      </w:pPr>
    </w:p>
    <w:p w:rsidR="000F3B43" w:rsidRPr="00DC11F5" w:rsidRDefault="000F3B43" w:rsidP="00FC3B95">
      <w:pPr>
        <w:autoSpaceDE w:val="0"/>
        <w:autoSpaceDN w:val="0"/>
        <w:adjustRightInd w:val="0"/>
        <w:jc w:val="center"/>
        <w:rPr>
          <w:b/>
          <w:bCs/>
        </w:rPr>
      </w:pPr>
    </w:p>
    <w:p w:rsidR="000F3B43" w:rsidRPr="00DC11F5" w:rsidRDefault="000F3B43" w:rsidP="00FC3B95">
      <w:pPr>
        <w:tabs>
          <w:tab w:val="left" w:leader="underscore" w:pos="9856"/>
        </w:tabs>
        <w:autoSpaceDE w:val="0"/>
        <w:autoSpaceDN w:val="0"/>
        <w:adjustRightInd w:val="0"/>
        <w:jc w:val="center"/>
        <w:rPr>
          <w:b/>
          <w:bCs/>
        </w:rPr>
      </w:pPr>
      <w:r w:rsidRPr="00DC11F5">
        <w:rPr>
          <w:b/>
          <w:bCs/>
        </w:rPr>
        <w:t>«</w:t>
      </w:r>
      <w:r>
        <w:rPr>
          <w:b/>
          <w:bCs/>
        </w:rPr>
        <w:t>Производственный менеджмент</w:t>
      </w:r>
      <w:r w:rsidRPr="00DC11F5">
        <w:rPr>
          <w:b/>
          <w:bCs/>
        </w:rPr>
        <w:t>»</w:t>
      </w: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Pr="00DC11F5" w:rsidRDefault="000F3B43" w:rsidP="001E6B04">
      <w:pPr>
        <w:numPr>
          <w:ilvl w:val="0"/>
          <w:numId w:val="9"/>
        </w:numPr>
        <w:jc w:val="both"/>
        <w:rPr>
          <w:b/>
        </w:rPr>
      </w:pPr>
      <w:r w:rsidRPr="00DC11F5">
        <w:rPr>
          <w:b/>
        </w:rPr>
        <w:t>Паспорт компетенций</w:t>
      </w:r>
    </w:p>
    <w:p w:rsidR="000F3B43" w:rsidRPr="00DC11F5" w:rsidRDefault="000F3B4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1871"/>
        <w:gridCol w:w="5925"/>
      </w:tblGrid>
      <w:tr w:rsidR="000F3B43" w:rsidRPr="00DC11F5" w:rsidTr="00F20075">
        <w:trPr>
          <w:trHeight w:val="726"/>
        </w:trPr>
        <w:tc>
          <w:tcPr>
            <w:tcW w:w="2093" w:type="dxa"/>
          </w:tcPr>
          <w:p w:rsidR="000F3B43" w:rsidRPr="00DC11F5" w:rsidRDefault="000F3B43" w:rsidP="00A96FF5">
            <w:pPr>
              <w:widowControl w:val="0"/>
              <w:contextualSpacing/>
              <w:jc w:val="both"/>
            </w:pPr>
            <w:r w:rsidRPr="00DC11F5">
              <w:t>Код оцениваемой компетенции (или её части)</w:t>
            </w:r>
          </w:p>
        </w:tc>
        <w:tc>
          <w:tcPr>
            <w:tcW w:w="1871" w:type="dxa"/>
          </w:tcPr>
          <w:p w:rsidR="000F3B43" w:rsidRPr="00DC11F5" w:rsidRDefault="000F3B43" w:rsidP="00A96FF5">
            <w:pPr>
              <w:widowControl w:val="0"/>
              <w:contextualSpacing/>
              <w:jc w:val="both"/>
            </w:pPr>
            <w:r w:rsidRPr="00DC11F5">
              <w:t xml:space="preserve">Вид контроля </w:t>
            </w:r>
          </w:p>
        </w:tc>
        <w:tc>
          <w:tcPr>
            <w:tcW w:w="5925" w:type="dxa"/>
          </w:tcPr>
          <w:p w:rsidR="000F3B43" w:rsidRPr="00DC11F5" w:rsidRDefault="000F3B43" w:rsidP="005A256C">
            <w:pPr>
              <w:widowControl w:val="0"/>
              <w:contextualSpacing/>
              <w:jc w:val="both"/>
            </w:pPr>
            <w:r w:rsidRPr="00DC11F5">
              <w:t>Компонент фонда оценочных средств</w:t>
            </w:r>
          </w:p>
        </w:tc>
      </w:tr>
      <w:tr w:rsidR="000F3B43" w:rsidRPr="00DC11F5" w:rsidTr="00AC402A">
        <w:trPr>
          <w:trHeight w:val="451"/>
        </w:trPr>
        <w:tc>
          <w:tcPr>
            <w:tcW w:w="2093" w:type="dxa"/>
            <w:vMerge w:val="restart"/>
          </w:tcPr>
          <w:p w:rsidR="000F3B43" w:rsidRPr="00DC11F5" w:rsidRDefault="000F3B43" w:rsidP="00F20075">
            <w:r>
              <w:t>УК-2</w:t>
            </w:r>
          </w:p>
        </w:tc>
        <w:tc>
          <w:tcPr>
            <w:tcW w:w="1871" w:type="dxa"/>
          </w:tcPr>
          <w:p w:rsidR="000F3B43" w:rsidRPr="00DC11F5" w:rsidRDefault="000F3B43" w:rsidP="00AC402A">
            <w:r>
              <w:t>письменный</w:t>
            </w:r>
          </w:p>
        </w:tc>
        <w:tc>
          <w:tcPr>
            <w:tcW w:w="5925" w:type="dxa"/>
          </w:tcPr>
          <w:p w:rsidR="000F3B43" w:rsidRDefault="000F3B43" w:rsidP="00E80F41">
            <w:pPr>
              <w:tabs>
                <w:tab w:val="left" w:pos="5700"/>
              </w:tabs>
            </w:pPr>
            <w:r>
              <w:t>П</w:t>
            </w:r>
            <w:r w:rsidRPr="00DC11F5">
              <w:t xml:space="preserve">роблемно-аналитическое задание </w:t>
            </w:r>
          </w:p>
        </w:tc>
      </w:tr>
      <w:tr w:rsidR="000F3B43" w:rsidRPr="00DC11F5" w:rsidTr="00F20075">
        <w:tc>
          <w:tcPr>
            <w:tcW w:w="2093" w:type="dxa"/>
            <w:vMerge/>
          </w:tcPr>
          <w:p w:rsidR="000F3B43" w:rsidRPr="00DC11F5" w:rsidRDefault="000F3B43" w:rsidP="00A96FF5">
            <w:pPr>
              <w:widowControl w:val="0"/>
              <w:contextualSpacing/>
              <w:jc w:val="both"/>
            </w:pPr>
          </w:p>
        </w:tc>
        <w:tc>
          <w:tcPr>
            <w:tcW w:w="1871" w:type="dxa"/>
          </w:tcPr>
          <w:p w:rsidR="000F3B43" w:rsidRPr="00DC11F5" w:rsidRDefault="000F3B43" w:rsidP="00E80F41">
            <w:r w:rsidRPr="00DC11F5">
              <w:t>письменный</w:t>
            </w:r>
          </w:p>
        </w:tc>
        <w:tc>
          <w:tcPr>
            <w:tcW w:w="5925" w:type="dxa"/>
          </w:tcPr>
          <w:p w:rsidR="000F3B43" w:rsidRPr="00DC11F5" w:rsidRDefault="000F3B43" w:rsidP="00E80F41">
            <w:r w:rsidRPr="00DC11F5">
              <w:t xml:space="preserve">Тест </w:t>
            </w:r>
          </w:p>
        </w:tc>
      </w:tr>
      <w:tr w:rsidR="000F3B43" w:rsidRPr="00DC11F5" w:rsidTr="00F20075">
        <w:tc>
          <w:tcPr>
            <w:tcW w:w="2093" w:type="dxa"/>
            <w:vMerge/>
          </w:tcPr>
          <w:p w:rsidR="000F3B43" w:rsidRPr="00DC11F5" w:rsidRDefault="000F3B43" w:rsidP="00A96FF5">
            <w:pPr>
              <w:widowControl w:val="0"/>
              <w:contextualSpacing/>
              <w:jc w:val="both"/>
            </w:pPr>
          </w:p>
        </w:tc>
        <w:tc>
          <w:tcPr>
            <w:tcW w:w="1871" w:type="dxa"/>
          </w:tcPr>
          <w:p w:rsidR="000F3B43" w:rsidRPr="00DC11F5" w:rsidRDefault="000F3B43" w:rsidP="00E80F41">
            <w:r w:rsidRPr="005A256C">
              <w:t>устный</w:t>
            </w:r>
          </w:p>
        </w:tc>
        <w:tc>
          <w:tcPr>
            <w:tcW w:w="5925" w:type="dxa"/>
          </w:tcPr>
          <w:p w:rsidR="000F3B43" w:rsidRPr="00DC11F5" w:rsidRDefault="000F3B43" w:rsidP="00E80F41">
            <w:r>
              <w:t>Деловая/имитационная игра</w:t>
            </w:r>
          </w:p>
        </w:tc>
      </w:tr>
      <w:tr w:rsidR="000F3B43" w:rsidRPr="00DC11F5" w:rsidTr="00F20075">
        <w:tc>
          <w:tcPr>
            <w:tcW w:w="2093" w:type="dxa"/>
            <w:vMerge/>
          </w:tcPr>
          <w:p w:rsidR="000F3B43" w:rsidRPr="00DC11F5" w:rsidRDefault="000F3B43" w:rsidP="00A96FF5">
            <w:pPr>
              <w:widowControl w:val="0"/>
              <w:contextualSpacing/>
              <w:jc w:val="both"/>
            </w:pPr>
          </w:p>
        </w:tc>
        <w:tc>
          <w:tcPr>
            <w:tcW w:w="1871" w:type="dxa"/>
          </w:tcPr>
          <w:p w:rsidR="000F3B43" w:rsidRPr="005A256C" w:rsidRDefault="000F3B43" w:rsidP="00F20075">
            <w:r>
              <w:t>п</w:t>
            </w:r>
            <w:r w:rsidRPr="005A256C">
              <w:t>исьменный</w:t>
            </w:r>
            <w:r>
              <w:t xml:space="preserve"> и устный</w:t>
            </w:r>
          </w:p>
        </w:tc>
        <w:tc>
          <w:tcPr>
            <w:tcW w:w="5925" w:type="dxa"/>
          </w:tcPr>
          <w:p w:rsidR="000F3B43" w:rsidRDefault="000F3B43" w:rsidP="00E80F41">
            <w:r>
              <w:t>Информационный проект с презентацией</w:t>
            </w:r>
          </w:p>
        </w:tc>
      </w:tr>
      <w:tr w:rsidR="000F3B43" w:rsidRPr="00DC11F5" w:rsidTr="00F20075">
        <w:tc>
          <w:tcPr>
            <w:tcW w:w="2093" w:type="dxa"/>
            <w:vMerge/>
          </w:tcPr>
          <w:p w:rsidR="000F3B43" w:rsidRPr="00DC11F5" w:rsidRDefault="000F3B43" w:rsidP="00A96FF5">
            <w:pPr>
              <w:widowControl w:val="0"/>
              <w:contextualSpacing/>
              <w:jc w:val="both"/>
            </w:pPr>
          </w:p>
        </w:tc>
        <w:tc>
          <w:tcPr>
            <w:tcW w:w="1871" w:type="dxa"/>
          </w:tcPr>
          <w:p w:rsidR="000F3B43" w:rsidRPr="00DC11F5" w:rsidRDefault="000F3B43" w:rsidP="00E80F41">
            <w:r w:rsidRPr="00DC11F5">
              <w:t>устный</w:t>
            </w:r>
          </w:p>
        </w:tc>
        <w:tc>
          <w:tcPr>
            <w:tcW w:w="5925" w:type="dxa"/>
          </w:tcPr>
          <w:p w:rsidR="000F3B43" w:rsidRPr="00DC11F5" w:rsidRDefault="000F3B43" w:rsidP="00F20075">
            <w:r>
              <w:t>Вопросы к зачету</w:t>
            </w:r>
          </w:p>
        </w:tc>
      </w:tr>
      <w:tr w:rsidR="000F3B43" w:rsidRPr="00DC11F5" w:rsidTr="00F20075">
        <w:tc>
          <w:tcPr>
            <w:tcW w:w="2093" w:type="dxa"/>
            <w:vMerge/>
          </w:tcPr>
          <w:p w:rsidR="000F3B43" w:rsidRPr="00DC11F5" w:rsidRDefault="000F3B43" w:rsidP="00A96FF5">
            <w:pPr>
              <w:widowControl w:val="0"/>
              <w:contextualSpacing/>
              <w:jc w:val="both"/>
            </w:pPr>
          </w:p>
        </w:tc>
        <w:tc>
          <w:tcPr>
            <w:tcW w:w="1871" w:type="dxa"/>
          </w:tcPr>
          <w:p w:rsidR="000F3B43" w:rsidRPr="00DC11F5" w:rsidRDefault="000F3B43" w:rsidP="005373FB">
            <w:r>
              <w:t>у</w:t>
            </w:r>
            <w:r w:rsidRPr="00D72450">
              <w:t>стный</w:t>
            </w:r>
            <w:r>
              <w:t>, письменный</w:t>
            </w:r>
          </w:p>
        </w:tc>
        <w:tc>
          <w:tcPr>
            <w:tcW w:w="5925" w:type="dxa"/>
          </w:tcPr>
          <w:p w:rsidR="000F3B43" w:rsidRDefault="000F3B43" w:rsidP="00E80F41">
            <w:r>
              <w:t>Расчетные задачи</w:t>
            </w:r>
          </w:p>
        </w:tc>
      </w:tr>
      <w:tr w:rsidR="000F3B43" w:rsidRPr="00DC11F5" w:rsidTr="00F20075">
        <w:tc>
          <w:tcPr>
            <w:tcW w:w="2093" w:type="dxa"/>
            <w:vMerge w:val="restart"/>
          </w:tcPr>
          <w:p w:rsidR="000F3B43" w:rsidRPr="00DC11F5" w:rsidRDefault="000F3B43" w:rsidP="005373FB">
            <w:r>
              <w:t>ПК-6</w:t>
            </w:r>
          </w:p>
        </w:tc>
        <w:tc>
          <w:tcPr>
            <w:tcW w:w="1871" w:type="dxa"/>
          </w:tcPr>
          <w:p w:rsidR="000F3B43" w:rsidRPr="00DC11F5" w:rsidRDefault="000F3B43" w:rsidP="00D9610F">
            <w:r>
              <w:t>устный и письменный</w:t>
            </w:r>
          </w:p>
        </w:tc>
        <w:tc>
          <w:tcPr>
            <w:tcW w:w="5925" w:type="dxa"/>
          </w:tcPr>
          <w:p w:rsidR="000F3B43" w:rsidRDefault="000F3B43" w:rsidP="00D9610F">
            <w:r>
              <w:t>Информационный проект с презентацией</w:t>
            </w:r>
          </w:p>
        </w:tc>
      </w:tr>
      <w:tr w:rsidR="000F3B43" w:rsidRPr="00DC11F5" w:rsidTr="00AC402A">
        <w:trPr>
          <w:trHeight w:val="321"/>
        </w:trPr>
        <w:tc>
          <w:tcPr>
            <w:tcW w:w="2093" w:type="dxa"/>
            <w:vMerge/>
          </w:tcPr>
          <w:p w:rsidR="000F3B43" w:rsidRDefault="000F3B43" w:rsidP="005A256C"/>
        </w:tc>
        <w:tc>
          <w:tcPr>
            <w:tcW w:w="1871" w:type="dxa"/>
          </w:tcPr>
          <w:p w:rsidR="000F3B43" w:rsidRDefault="000F3B43" w:rsidP="00D9610F">
            <w:pPr>
              <w:widowControl w:val="0"/>
              <w:contextualSpacing/>
              <w:jc w:val="both"/>
            </w:pPr>
            <w:r>
              <w:t>устный</w:t>
            </w:r>
          </w:p>
        </w:tc>
        <w:tc>
          <w:tcPr>
            <w:tcW w:w="5925" w:type="dxa"/>
          </w:tcPr>
          <w:p w:rsidR="000F3B43" w:rsidRDefault="000F3B43" w:rsidP="00D9610F">
            <w:pPr>
              <w:tabs>
                <w:tab w:val="left" w:pos="5700"/>
              </w:tabs>
            </w:pPr>
            <w:r>
              <w:t>П</w:t>
            </w:r>
            <w:r w:rsidRPr="00DC11F5">
              <w:t xml:space="preserve">роблемно-аналитическое задание </w:t>
            </w:r>
          </w:p>
        </w:tc>
      </w:tr>
      <w:tr w:rsidR="000F3B43" w:rsidRPr="00DC11F5" w:rsidTr="00F20075">
        <w:tc>
          <w:tcPr>
            <w:tcW w:w="2093" w:type="dxa"/>
            <w:vMerge/>
          </w:tcPr>
          <w:p w:rsidR="000F3B43" w:rsidRPr="00DC11F5" w:rsidRDefault="000F3B43" w:rsidP="00D9610F">
            <w:pPr>
              <w:widowControl w:val="0"/>
              <w:contextualSpacing/>
              <w:jc w:val="both"/>
            </w:pPr>
          </w:p>
        </w:tc>
        <w:tc>
          <w:tcPr>
            <w:tcW w:w="1871" w:type="dxa"/>
          </w:tcPr>
          <w:p w:rsidR="000F3B43" w:rsidRPr="00DC11F5" w:rsidRDefault="000F3B43" w:rsidP="00D9610F">
            <w:r w:rsidRPr="00DC11F5">
              <w:t>письменный</w:t>
            </w:r>
          </w:p>
        </w:tc>
        <w:tc>
          <w:tcPr>
            <w:tcW w:w="5925" w:type="dxa"/>
          </w:tcPr>
          <w:p w:rsidR="000F3B43" w:rsidRPr="00DC11F5" w:rsidRDefault="000F3B43" w:rsidP="00D9610F">
            <w:r w:rsidRPr="00DC11F5">
              <w:t xml:space="preserve">Тест </w:t>
            </w:r>
          </w:p>
        </w:tc>
      </w:tr>
      <w:tr w:rsidR="000F3B43" w:rsidRPr="00DC11F5" w:rsidTr="00F20075">
        <w:tc>
          <w:tcPr>
            <w:tcW w:w="2093" w:type="dxa"/>
            <w:vMerge/>
          </w:tcPr>
          <w:p w:rsidR="000F3B43" w:rsidRPr="00DC11F5" w:rsidRDefault="000F3B43" w:rsidP="005373FB">
            <w:pPr>
              <w:widowControl w:val="0"/>
              <w:contextualSpacing/>
              <w:jc w:val="both"/>
            </w:pPr>
          </w:p>
        </w:tc>
        <w:tc>
          <w:tcPr>
            <w:tcW w:w="1871" w:type="dxa"/>
          </w:tcPr>
          <w:p w:rsidR="000F3B43" w:rsidRPr="00DC11F5" w:rsidRDefault="000F3B43" w:rsidP="005373FB">
            <w:r>
              <w:t>у</w:t>
            </w:r>
            <w:r w:rsidRPr="00D72450">
              <w:t>стный</w:t>
            </w:r>
            <w:r>
              <w:t>, письменный</w:t>
            </w:r>
          </w:p>
        </w:tc>
        <w:tc>
          <w:tcPr>
            <w:tcW w:w="5925" w:type="dxa"/>
          </w:tcPr>
          <w:p w:rsidR="000F3B43" w:rsidRDefault="000F3B43" w:rsidP="005373FB">
            <w:r>
              <w:t>Расчетные задачи</w:t>
            </w:r>
          </w:p>
        </w:tc>
      </w:tr>
      <w:tr w:rsidR="000F3B43" w:rsidRPr="00DC11F5" w:rsidTr="00F20075">
        <w:tc>
          <w:tcPr>
            <w:tcW w:w="2093" w:type="dxa"/>
            <w:vMerge/>
          </w:tcPr>
          <w:p w:rsidR="000F3B43" w:rsidRPr="00DC11F5" w:rsidRDefault="000F3B43" w:rsidP="005A256C">
            <w:pPr>
              <w:widowControl w:val="0"/>
              <w:contextualSpacing/>
              <w:jc w:val="both"/>
            </w:pPr>
          </w:p>
        </w:tc>
        <w:tc>
          <w:tcPr>
            <w:tcW w:w="1871" w:type="dxa"/>
          </w:tcPr>
          <w:p w:rsidR="000F3B43" w:rsidRPr="00DC11F5" w:rsidRDefault="000F3B43" w:rsidP="005A256C">
            <w:r w:rsidRPr="00DC11F5">
              <w:t>устный</w:t>
            </w:r>
          </w:p>
        </w:tc>
        <w:tc>
          <w:tcPr>
            <w:tcW w:w="5925" w:type="dxa"/>
          </w:tcPr>
          <w:p w:rsidR="000F3B43" w:rsidRPr="00DC11F5" w:rsidRDefault="000F3B43" w:rsidP="00F20075">
            <w:r>
              <w:t>Вопросы к зачету</w:t>
            </w:r>
          </w:p>
        </w:tc>
      </w:tr>
    </w:tbl>
    <w:p w:rsidR="000F3B43" w:rsidRPr="00DC11F5" w:rsidRDefault="000F3B43" w:rsidP="00FC3B95">
      <w:pPr>
        <w:ind w:firstLine="567"/>
        <w:jc w:val="both"/>
      </w:pPr>
    </w:p>
    <w:p w:rsidR="000F3B43" w:rsidRPr="00DC11F5" w:rsidRDefault="000F3B43" w:rsidP="00FC3B95">
      <w:pPr>
        <w:jc w:val="both"/>
        <w:rPr>
          <w:b/>
          <w:lang w:eastAsia="en-US"/>
        </w:rPr>
      </w:pPr>
      <w:r w:rsidRPr="00DC11F5">
        <w:rPr>
          <w:b/>
          <w:lang w:eastAsia="en-US"/>
        </w:rPr>
        <w:t>2.Критерии освоения компетенций</w:t>
      </w:r>
    </w:p>
    <w:p w:rsidR="000F3B43" w:rsidRPr="00DC11F5" w:rsidRDefault="000F3B43" w:rsidP="00FC3B95">
      <w:pPr>
        <w:jc w:val="both"/>
        <w:rPr>
          <w:lang w:eastAsia="en-US"/>
        </w:rPr>
      </w:pPr>
    </w:p>
    <w:p w:rsidR="000F3B43" w:rsidRPr="00DC11F5" w:rsidRDefault="000F3B4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F3B43" w:rsidRDefault="000F3B43" w:rsidP="00BA5730">
      <w:pPr>
        <w:spacing w:line="120" w:lineRule="auto"/>
        <w:jc w:val="center"/>
        <w:rPr>
          <w:b/>
          <w:bCs/>
          <w:lang w:eastAsia="en-US"/>
        </w:rPr>
      </w:pPr>
    </w:p>
    <w:p w:rsidR="000F3B43" w:rsidRDefault="000F3B43" w:rsidP="008A7E41">
      <w:pPr>
        <w:jc w:val="center"/>
        <w:rPr>
          <w:b/>
          <w:bCs/>
          <w:lang w:eastAsia="en-US"/>
        </w:rPr>
      </w:pPr>
      <w:r w:rsidRPr="00BF46C4">
        <w:rPr>
          <w:b/>
          <w:bCs/>
          <w:lang w:eastAsia="en-US"/>
        </w:rPr>
        <w:t xml:space="preserve">Критерии оценки знаний студентов </w:t>
      </w:r>
    </w:p>
    <w:p w:rsidR="000F3B43" w:rsidRDefault="000F3B43" w:rsidP="008A7E41">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581"/>
      </w:tblGrid>
      <w:tr w:rsidR="000F3B43" w:rsidRPr="00BF46C4" w:rsidTr="00BA5730">
        <w:trPr>
          <w:jc w:val="center"/>
        </w:trPr>
        <w:tc>
          <w:tcPr>
            <w:tcW w:w="1286" w:type="pct"/>
            <w:vAlign w:val="center"/>
          </w:tcPr>
          <w:p w:rsidR="000F3B43" w:rsidRPr="00BF46C4" w:rsidRDefault="000F3B43" w:rsidP="006A0271">
            <w:pPr>
              <w:jc w:val="center"/>
              <w:rPr>
                <w:b/>
                <w:lang w:eastAsia="en-US"/>
              </w:rPr>
            </w:pPr>
            <w:r w:rsidRPr="00BF46C4">
              <w:rPr>
                <w:b/>
                <w:lang w:eastAsia="en-US"/>
              </w:rPr>
              <w:t>Шкала оценивания</w:t>
            </w:r>
          </w:p>
        </w:tc>
        <w:tc>
          <w:tcPr>
            <w:tcW w:w="3714" w:type="pct"/>
            <w:vAlign w:val="center"/>
          </w:tcPr>
          <w:p w:rsidR="000F3B43" w:rsidRPr="00BF46C4" w:rsidRDefault="000F3B43" w:rsidP="006A0271">
            <w:pPr>
              <w:jc w:val="center"/>
              <w:rPr>
                <w:b/>
                <w:lang w:eastAsia="en-US"/>
              </w:rPr>
            </w:pPr>
            <w:r w:rsidRPr="00BF46C4">
              <w:rPr>
                <w:b/>
                <w:bCs/>
                <w:lang w:eastAsia="en-US"/>
              </w:rPr>
              <w:t>Показатели оценивания компетенций</w:t>
            </w:r>
          </w:p>
        </w:tc>
      </w:tr>
      <w:tr w:rsidR="000F3B43" w:rsidRPr="00BF46C4" w:rsidTr="00BA5730">
        <w:trPr>
          <w:jc w:val="center"/>
        </w:trPr>
        <w:tc>
          <w:tcPr>
            <w:tcW w:w="1286" w:type="pct"/>
            <w:vAlign w:val="center"/>
          </w:tcPr>
          <w:p w:rsidR="000F3B43" w:rsidRPr="00BF46C4" w:rsidRDefault="000F3B43" w:rsidP="006A0271">
            <w:pPr>
              <w:jc w:val="center"/>
              <w:rPr>
                <w:b/>
                <w:lang w:eastAsia="en-US"/>
              </w:rPr>
            </w:pPr>
            <w:r w:rsidRPr="00BF46C4">
              <w:rPr>
                <w:b/>
                <w:lang w:eastAsia="en-US"/>
              </w:rPr>
              <w:t>Отлично</w:t>
            </w:r>
          </w:p>
        </w:tc>
        <w:tc>
          <w:tcPr>
            <w:tcW w:w="3714" w:type="pct"/>
          </w:tcPr>
          <w:p w:rsidR="000F3B43" w:rsidRPr="00BF46C4" w:rsidRDefault="000F3B43"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F3B43" w:rsidRPr="00BF46C4" w:rsidRDefault="000F3B43" w:rsidP="00E80F41">
            <w:pPr>
              <w:jc w:val="both"/>
              <w:rPr>
                <w:bCs/>
                <w:lang w:eastAsia="en-US"/>
              </w:rPr>
            </w:pPr>
            <w:r w:rsidRPr="00BF46C4">
              <w:rPr>
                <w:bCs/>
                <w:lang w:eastAsia="en-US"/>
              </w:rPr>
              <w:t>- делает квалифицированные выводы и обобщения;</w:t>
            </w:r>
          </w:p>
          <w:p w:rsidR="000F3B43" w:rsidRPr="00BF46C4" w:rsidRDefault="000F3B43" w:rsidP="00E80F41">
            <w:pPr>
              <w:jc w:val="both"/>
              <w:rPr>
                <w:bCs/>
                <w:lang w:eastAsia="en-US"/>
              </w:rPr>
            </w:pPr>
            <w:r w:rsidRPr="00BF46C4">
              <w:rPr>
                <w:bCs/>
                <w:lang w:eastAsia="en-US"/>
              </w:rPr>
              <w:t>- владеет на высококвалифицированном уровне системой понятий.</w:t>
            </w:r>
          </w:p>
        </w:tc>
      </w:tr>
      <w:tr w:rsidR="000F3B43" w:rsidRPr="00BF46C4" w:rsidTr="00BA5730">
        <w:trPr>
          <w:jc w:val="center"/>
        </w:trPr>
        <w:tc>
          <w:tcPr>
            <w:tcW w:w="1286" w:type="pct"/>
            <w:vAlign w:val="center"/>
          </w:tcPr>
          <w:p w:rsidR="000F3B43" w:rsidRPr="00BF46C4" w:rsidRDefault="000F3B43" w:rsidP="006A0271">
            <w:pPr>
              <w:jc w:val="center"/>
              <w:rPr>
                <w:b/>
                <w:lang w:eastAsia="en-US"/>
              </w:rPr>
            </w:pPr>
            <w:r w:rsidRPr="00BF46C4">
              <w:rPr>
                <w:b/>
                <w:lang w:eastAsia="en-US"/>
              </w:rPr>
              <w:t>Хорошо</w:t>
            </w:r>
          </w:p>
        </w:tc>
        <w:tc>
          <w:tcPr>
            <w:tcW w:w="3714" w:type="pct"/>
          </w:tcPr>
          <w:p w:rsidR="000F3B43" w:rsidRPr="00BF46C4" w:rsidRDefault="000F3B43"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F3B43" w:rsidRPr="00BF46C4" w:rsidRDefault="000F3B43"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F3B43" w:rsidRPr="00BF46C4" w:rsidRDefault="000F3B43" w:rsidP="00E80F41">
            <w:pPr>
              <w:jc w:val="both"/>
              <w:rPr>
                <w:bCs/>
                <w:lang w:eastAsia="en-US"/>
              </w:rPr>
            </w:pPr>
            <w:r w:rsidRPr="00BF46C4">
              <w:rPr>
                <w:bCs/>
                <w:lang w:eastAsia="en-US"/>
              </w:rPr>
              <w:t>- владеет на достаточном уровне системой понятий.</w:t>
            </w:r>
          </w:p>
        </w:tc>
      </w:tr>
      <w:tr w:rsidR="000F3B43" w:rsidRPr="00BF46C4" w:rsidTr="00BA5730">
        <w:trPr>
          <w:jc w:val="center"/>
        </w:trPr>
        <w:tc>
          <w:tcPr>
            <w:tcW w:w="1286" w:type="pct"/>
            <w:vAlign w:val="center"/>
          </w:tcPr>
          <w:p w:rsidR="000F3B43" w:rsidRPr="00BF46C4" w:rsidRDefault="000F3B43" w:rsidP="006A0271">
            <w:pPr>
              <w:jc w:val="center"/>
              <w:rPr>
                <w:b/>
                <w:lang w:eastAsia="en-US"/>
              </w:rPr>
            </w:pPr>
            <w:r w:rsidRPr="00BF46C4">
              <w:rPr>
                <w:b/>
                <w:lang w:eastAsia="en-US"/>
              </w:rPr>
              <w:t>Удовлетворительно</w:t>
            </w:r>
          </w:p>
        </w:tc>
        <w:tc>
          <w:tcPr>
            <w:tcW w:w="3714" w:type="pct"/>
          </w:tcPr>
          <w:p w:rsidR="000F3B43" w:rsidRPr="00BF46C4" w:rsidRDefault="000F3B43"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F3B43" w:rsidRPr="00BF46C4" w:rsidRDefault="000F3B43"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F3B43" w:rsidRPr="00BF46C4" w:rsidRDefault="000F3B43" w:rsidP="00E80F41">
            <w:pPr>
              <w:jc w:val="both"/>
              <w:rPr>
                <w:bCs/>
                <w:lang w:eastAsia="en-US"/>
              </w:rPr>
            </w:pPr>
            <w:r w:rsidRPr="00BF46C4">
              <w:rPr>
                <w:bCs/>
                <w:lang w:eastAsia="en-US"/>
              </w:rPr>
              <w:t>- слабо аргументирует научные положения;</w:t>
            </w:r>
          </w:p>
          <w:p w:rsidR="000F3B43" w:rsidRPr="00BF46C4" w:rsidRDefault="000F3B43" w:rsidP="00E80F41">
            <w:pPr>
              <w:jc w:val="both"/>
              <w:rPr>
                <w:bCs/>
                <w:lang w:eastAsia="en-US"/>
              </w:rPr>
            </w:pPr>
            <w:r w:rsidRPr="00BF46C4">
              <w:rPr>
                <w:bCs/>
                <w:lang w:eastAsia="en-US"/>
              </w:rPr>
              <w:t>- практически не способен сформулировать выводы и обобщения;</w:t>
            </w:r>
          </w:p>
          <w:p w:rsidR="000F3B43" w:rsidRPr="00BF46C4" w:rsidRDefault="000F3B43" w:rsidP="00E80F41">
            <w:pPr>
              <w:jc w:val="both"/>
              <w:rPr>
                <w:bCs/>
                <w:lang w:eastAsia="en-US"/>
              </w:rPr>
            </w:pPr>
            <w:r w:rsidRPr="00BF46C4">
              <w:rPr>
                <w:bCs/>
                <w:lang w:eastAsia="en-US"/>
              </w:rPr>
              <w:t>- частично владеет системой понятий.</w:t>
            </w:r>
          </w:p>
        </w:tc>
      </w:tr>
      <w:tr w:rsidR="000F3B43" w:rsidRPr="00BF46C4" w:rsidTr="00BA5730">
        <w:trPr>
          <w:jc w:val="center"/>
        </w:trPr>
        <w:tc>
          <w:tcPr>
            <w:tcW w:w="1286" w:type="pct"/>
            <w:vAlign w:val="center"/>
          </w:tcPr>
          <w:p w:rsidR="000F3B43" w:rsidRPr="00BF46C4" w:rsidRDefault="000F3B43" w:rsidP="006A0271">
            <w:pPr>
              <w:jc w:val="center"/>
              <w:rPr>
                <w:b/>
                <w:lang w:eastAsia="en-US"/>
              </w:rPr>
            </w:pPr>
            <w:r w:rsidRPr="00BF46C4">
              <w:rPr>
                <w:b/>
                <w:lang w:eastAsia="en-US"/>
              </w:rPr>
              <w:t>Неудовлетворительно</w:t>
            </w:r>
          </w:p>
        </w:tc>
        <w:tc>
          <w:tcPr>
            <w:tcW w:w="3714" w:type="pct"/>
          </w:tcPr>
          <w:p w:rsidR="000F3B43" w:rsidRPr="00BF46C4" w:rsidRDefault="000F3B43" w:rsidP="00E80F41">
            <w:pPr>
              <w:jc w:val="both"/>
              <w:rPr>
                <w:bCs/>
                <w:lang w:eastAsia="en-US"/>
              </w:rPr>
            </w:pPr>
            <w:r w:rsidRPr="00BF46C4">
              <w:rPr>
                <w:bCs/>
                <w:lang w:eastAsia="en-US"/>
              </w:rPr>
              <w:t>- студент не усвоил значительной части материала;</w:t>
            </w:r>
          </w:p>
          <w:p w:rsidR="000F3B43" w:rsidRPr="00BF46C4" w:rsidRDefault="000F3B43" w:rsidP="00E80F41">
            <w:pPr>
              <w:jc w:val="both"/>
              <w:rPr>
                <w:bCs/>
                <w:lang w:eastAsia="en-US"/>
              </w:rPr>
            </w:pPr>
            <w:r w:rsidRPr="00BF46C4">
              <w:rPr>
                <w:bCs/>
                <w:lang w:eastAsia="en-US"/>
              </w:rPr>
              <w:t>-  не может аргументировать научные положения;</w:t>
            </w:r>
          </w:p>
          <w:p w:rsidR="000F3B43" w:rsidRPr="00BF46C4" w:rsidRDefault="000F3B43" w:rsidP="00E80F41">
            <w:pPr>
              <w:jc w:val="both"/>
              <w:rPr>
                <w:bCs/>
                <w:lang w:eastAsia="en-US"/>
              </w:rPr>
            </w:pPr>
            <w:r w:rsidRPr="00BF46C4">
              <w:rPr>
                <w:bCs/>
                <w:lang w:eastAsia="en-US"/>
              </w:rPr>
              <w:t>- не формулирует квалифицированных выводов и обобщений;</w:t>
            </w:r>
          </w:p>
          <w:p w:rsidR="000F3B43" w:rsidRPr="00BF46C4" w:rsidRDefault="000F3B43" w:rsidP="00E80F41">
            <w:pPr>
              <w:jc w:val="both"/>
              <w:rPr>
                <w:bCs/>
                <w:lang w:eastAsia="en-US"/>
              </w:rPr>
            </w:pPr>
            <w:r w:rsidRPr="00BF46C4">
              <w:rPr>
                <w:bCs/>
                <w:lang w:eastAsia="en-US"/>
              </w:rPr>
              <w:t>- не владеет системой понятий.</w:t>
            </w:r>
          </w:p>
        </w:tc>
      </w:tr>
    </w:tbl>
    <w:p w:rsidR="000F3B43" w:rsidRPr="00BF46C4" w:rsidRDefault="000F3B43" w:rsidP="008A7E41">
      <w:pPr>
        <w:jc w:val="center"/>
        <w:rPr>
          <w:bCs/>
          <w:lang w:eastAsia="en-US"/>
        </w:rPr>
      </w:pPr>
    </w:p>
    <w:p w:rsidR="000F3B43" w:rsidRPr="00BF46C4" w:rsidRDefault="000F3B43"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F3B43" w:rsidRPr="00BF46C4" w:rsidRDefault="000F3B43"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0F3B43" w:rsidRPr="00BF46C4" w:rsidTr="006A0271">
        <w:trPr>
          <w:jc w:val="center"/>
        </w:trPr>
        <w:tc>
          <w:tcPr>
            <w:tcW w:w="1371" w:type="pct"/>
            <w:vAlign w:val="center"/>
          </w:tcPr>
          <w:p w:rsidR="000F3B43" w:rsidRPr="00BF46C4" w:rsidRDefault="000F3B43" w:rsidP="006A0271">
            <w:pPr>
              <w:jc w:val="center"/>
              <w:rPr>
                <w:b/>
                <w:lang w:eastAsia="en-US"/>
              </w:rPr>
            </w:pPr>
            <w:r w:rsidRPr="00BF46C4">
              <w:rPr>
                <w:b/>
                <w:lang w:eastAsia="en-US"/>
              </w:rPr>
              <w:t>Шкала оценивания</w:t>
            </w:r>
          </w:p>
        </w:tc>
        <w:tc>
          <w:tcPr>
            <w:tcW w:w="3629" w:type="pct"/>
            <w:vAlign w:val="center"/>
          </w:tcPr>
          <w:p w:rsidR="000F3B43" w:rsidRPr="00BF46C4" w:rsidRDefault="000F3B43" w:rsidP="006A0271">
            <w:pPr>
              <w:jc w:val="center"/>
              <w:rPr>
                <w:b/>
                <w:lang w:eastAsia="en-US"/>
              </w:rPr>
            </w:pPr>
            <w:r w:rsidRPr="00BF46C4">
              <w:rPr>
                <w:b/>
                <w:bCs/>
                <w:lang w:eastAsia="en-US"/>
              </w:rPr>
              <w:t>Показатели оценивания компетенций</w:t>
            </w:r>
          </w:p>
        </w:tc>
      </w:tr>
      <w:tr w:rsidR="000F3B43" w:rsidRPr="00BF46C4" w:rsidTr="006A0271">
        <w:trPr>
          <w:jc w:val="center"/>
        </w:trPr>
        <w:tc>
          <w:tcPr>
            <w:tcW w:w="1371" w:type="pct"/>
            <w:vAlign w:val="center"/>
          </w:tcPr>
          <w:p w:rsidR="000F3B43" w:rsidRPr="00BF46C4" w:rsidRDefault="000F3B43" w:rsidP="006A0271">
            <w:pPr>
              <w:jc w:val="center"/>
              <w:rPr>
                <w:b/>
                <w:lang w:eastAsia="en-US"/>
              </w:rPr>
            </w:pPr>
            <w:r w:rsidRPr="00BF46C4">
              <w:rPr>
                <w:b/>
                <w:lang w:eastAsia="en-US"/>
              </w:rPr>
              <w:t>Отлично</w:t>
            </w:r>
          </w:p>
        </w:tc>
        <w:tc>
          <w:tcPr>
            <w:tcW w:w="3629" w:type="pct"/>
          </w:tcPr>
          <w:p w:rsidR="000F3B43" w:rsidRPr="00BF46C4" w:rsidRDefault="000F3B43"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F3B43" w:rsidRPr="00BF46C4" w:rsidTr="006A0271">
        <w:trPr>
          <w:jc w:val="center"/>
        </w:trPr>
        <w:tc>
          <w:tcPr>
            <w:tcW w:w="1371" w:type="pct"/>
            <w:vAlign w:val="center"/>
          </w:tcPr>
          <w:p w:rsidR="000F3B43" w:rsidRPr="00BF46C4" w:rsidRDefault="000F3B43" w:rsidP="006A0271">
            <w:pPr>
              <w:jc w:val="center"/>
              <w:rPr>
                <w:b/>
                <w:lang w:eastAsia="en-US"/>
              </w:rPr>
            </w:pPr>
            <w:r w:rsidRPr="00BF46C4">
              <w:rPr>
                <w:b/>
                <w:lang w:eastAsia="en-US"/>
              </w:rPr>
              <w:t>Хорошо</w:t>
            </w:r>
          </w:p>
        </w:tc>
        <w:tc>
          <w:tcPr>
            <w:tcW w:w="3629" w:type="pct"/>
          </w:tcPr>
          <w:p w:rsidR="000F3B43" w:rsidRPr="00BF46C4" w:rsidRDefault="000F3B43"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F3B43" w:rsidRPr="00BF46C4" w:rsidTr="006A0271">
        <w:trPr>
          <w:jc w:val="center"/>
        </w:trPr>
        <w:tc>
          <w:tcPr>
            <w:tcW w:w="1371" w:type="pct"/>
            <w:vAlign w:val="center"/>
          </w:tcPr>
          <w:p w:rsidR="000F3B43" w:rsidRPr="00BF46C4" w:rsidRDefault="000F3B43" w:rsidP="006A0271">
            <w:pPr>
              <w:jc w:val="center"/>
              <w:rPr>
                <w:b/>
                <w:lang w:eastAsia="en-US"/>
              </w:rPr>
            </w:pPr>
            <w:r w:rsidRPr="00BF46C4">
              <w:rPr>
                <w:b/>
                <w:lang w:eastAsia="en-US"/>
              </w:rPr>
              <w:t>Удовлетворительно</w:t>
            </w:r>
          </w:p>
        </w:tc>
        <w:tc>
          <w:tcPr>
            <w:tcW w:w="3629" w:type="pct"/>
          </w:tcPr>
          <w:p w:rsidR="000F3B43" w:rsidRPr="00BF46C4" w:rsidRDefault="000F3B43"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F3B43" w:rsidRPr="00BF46C4" w:rsidTr="006A0271">
        <w:trPr>
          <w:jc w:val="center"/>
        </w:trPr>
        <w:tc>
          <w:tcPr>
            <w:tcW w:w="1371" w:type="pct"/>
            <w:vAlign w:val="center"/>
          </w:tcPr>
          <w:p w:rsidR="000F3B43" w:rsidRPr="00BF46C4" w:rsidRDefault="000F3B43" w:rsidP="006A0271">
            <w:pPr>
              <w:jc w:val="center"/>
              <w:rPr>
                <w:b/>
                <w:lang w:eastAsia="en-US"/>
              </w:rPr>
            </w:pPr>
            <w:r w:rsidRPr="00BF46C4">
              <w:rPr>
                <w:b/>
                <w:lang w:eastAsia="en-US"/>
              </w:rPr>
              <w:t>Неудовлетворительно</w:t>
            </w:r>
          </w:p>
        </w:tc>
        <w:tc>
          <w:tcPr>
            <w:tcW w:w="3629" w:type="pct"/>
          </w:tcPr>
          <w:p w:rsidR="000F3B43" w:rsidRPr="00BF46C4" w:rsidRDefault="000F3B43"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F3B43" w:rsidRPr="00BF46C4" w:rsidRDefault="000F3B43" w:rsidP="008A7E41">
      <w:pPr>
        <w:jc w:val="center"/>
        <w:rPr>
          <w:bCs/>
          <w:lang w:eastAsia="en-US"/>
        </w:rPr>
      </w:pPr>
    </w:p>
    <w:p w:rsidR="000F3B43" w:rsidRPr="00BF46C4" w:rsidRDefault="000F3B43"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0F3B43" w:rsidRPr="00BF46C4" w:rsidTr="006A0271">
        <w:trPr>
          <w:jc w:val="center"/>
        </w:trPr>
        <w:tc>
          <w:tcPr>
            <w:tcW w:w="1390" w:type="pct"/>
            <w:vAlign w:val="center"/>
          </w:tcPr>
          <w:p w:rsidR="000F3B43" w:rsidRPr="00BF46C4" w:rsidRDefault="000F3B43" w:rsidP="006A0271">
            <w:pPr>
              <w:jc w:val="center"/>
              <w:rPr>
                <w:b/>
                <w:lang w:eastAsia="en-US"/>
              </w:rPr>
            </w:pPr>
            <w:r w:rsidRPr="00BF46C4">
              <w:rPr>
                <w:b/>
                <w:lang w:eastAsia="en-US"/>
              </w:rPr>
              <w:t>Шкала оценивания</w:t>
            </w:r>
          </w:p>
        </w:tc>
        <w:tc>
          <w:tcPr>
            <w:tcW w:w="3610" w:type="pct"/>
            <w:vAlign w:val="center"/>
          </w:tcPr>
          <w:p w:rsidR="000F3B43" w:rsidRPr="00BF46C4" w:rsidRDefault="000F3B43" w:rsidP="006A0271">
            <w:pPr>
              <w:jc w:val="center"/>
              <w:rPr>
                <w:b/>
                <w:lang w:eastAsia="en-US"/>
              </w:rPr>
            </w:pPr>
            <w:r w:rsidRPr="00BF46C4">
              <w:rPr>
                <w:b/>
                <w:bCs/>
                <w:lang w:eastAsia="en-US"/>
              </w:rPr>
              <w:t>Показатели оценивания компетенций</w:t>
            </w:r>
          </w:p>
        </w:tc>
      </w:tr>
      <w:tr w:rsidR="000F3B43" w:rsidRPr="00BF46C4" w:rsidTr="006A0271">
        <w:trPr>
          <w:jc w:val="center"/>
        </w:trPr>
        <w:tc>
          <w:tcPr>
            <w:tcW w:w="1390" w:type="pct"/>
          </w:tcPr>
          <w:p w:rsidR="000F3B43" w:rsidRPr="00BF46C4" w:rsidRDefault="000F3B43" w:rsidP="006A0271">
            <w:pPr>
              <w:jc w:val="center"/>
              <w:rPr>
                <w:b/>
                <w:lang w:eastAsia="en-US"/>
              </w:rPr>
            </w:pPr>
            <w:r w:rsidRPr="00BF46C4">
              <w:rPr>
                <w:b/>
                <w:lang w:eastAsia="en-US"/>
              </w:rPr>
              <w:t>Отлично</w:t>
            </w:r>
          </w:p>
        </w:tc>
        <w:tc>
          <w:tcPr>
            <w:tcW w:w="3610" w:type="pct"/>
          </w:tcPr>
          <w:p w:rsidR="000F3B43" w:rsidRPr="00BF46C4" w:rsidRDefault="000F3B43"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F3B43" w:rsidRPr="00BF46C4" w:rsidTr="006A0271">
        <w:trPr>
          <w:jc w:val="center"/>
        </w:trPr>
        <w:tc>
          <w:tcPr>
            <w:tcW w:w="1390" w:type="pct"/>
          </w:tcPr>
          <w:p w:rsidR="000F3B43" w:rsidRPr="00BF46C4" w:rsidRDefault="000F3B43" w:rsidP="006A0271">
            <w:pPr>
              <w:jc w:val="center"/>
              <w:rPr>
                <w:b/>
                <w:lang w:eastAsia="en-US"/>
              </w:rPr>
            </w:pPr>
            <w:r w:rsidRPr="00BF46C4">
              <w:rPr>
                <w:b/>
                <w:lang w:eastAsia="en-US"/>
              </w:rPr>
              <w:t>Хорошо</w:t>
            </w:r>
          </w:p>
        </w:tc>
        <w:tc>
          <w:tcPr>
            <w:tcW w:w="3610" w:type="pct"/>
          </w:tcPr>
          <w:p w:rsidR="000F3B43" w:rsidRPr="00BF46C4" w:rsidRDefault="000F3B43"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F3B43" w:rsidRPr="00BF46C4" w:rsidTr="006A0271">
        <w:trPr>
          <w:jc w:val="center"/>
        </w:trPr>
        <w:tc>
          <w:tcPr>
            <w:tcW w:w="1390" w:type="pct"/>
          </w:tcPr>
          <w:p w:rsidR="000F3B43" w:rsidRPr="00BF46C4" w:rsidRDefault="000F3B43" w:rsidP="006A0271">
            <w:pPr>
              <w:jc w:val="center"/>
              <w:rPr>
                <w:b/>
                <w:lang w:eastAsia="en-US"/>
              </w:rPr>
            </w:pPr>
            <w:r w:rsidRPr="00BF46C4">
              <w:rPr>
                <w:b/>
                <w:lang w:eastAsia="en-US"/>
              </w:rPr>
              <w:t>Удовлетворительно</w:t>
            </w:r>
          </w:p>
        </w:tc>
        <w:tc>
          <w:tcPr>
            <w:tcW w:w="3610" w:type="pct"/>
          </w:tcPr>
          <w:p w:rsidR="000F3B43" w:rsidRPr="00BF46C4" w:rsidRDefault="000F3B43"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F3B43" w:rsidRPr="00BF46C4" w:rsidTr="006A0271">
        <w:trPr>
          <w:jc w:val="center"/>
        </w:trPr>
        <w:tc>
          <w:tcPr>
            <w:tcW w:w="1390" w:type="pct"/>
          </w:tcPr>
          <w:p w:rsidR="000F3B43" w:rsidRPr="00BF46C4" w:rsidRDefault="000F3B43" w:rsidP="006A0271">
            <w:pPr>
              <w:jc w:val="center"/>
              <w:rPr>
                <w:b/>
                <w:lang w:eastAsia="en-US"/>
              </w:rPr>
            </w:pPr>
            <w:r w:rsidRPr="00BF46C4">
              <w:rPr>
                <w:b/>
                <w:lang w:eastAsia="en-US"/>
              </w:rPr>
              <w:t>Неудовлетворительно</w:t>
            </w:r>
          </w:p>
        </w:tc>
        <w:tc>
          <w:tcPr>
            <w:tcW w:w="3610" w:type="pct"/>
          </w:tcPr>
          <w:p w:rsidR="000F3B43" w:rsidRPr="00BF46C4" w:rsidRDefault="000F3B4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F3B43" w:rsidRPr="00DC11F5" w:rsidRDefault="000F3B43" w:rsidP="00FC3B95">
      <w:pPr>
        <w:ind w:left="360"/>
        <w:jc w:val="both"/>
        <w:rPr>
          <w:b/>
        </w:rPr>
      </w:pPr>
    </w:p>
    <w:p w:rsidR="000F3B43" w:rsidRDefault="000F3B43" w:rsidP="001E6B04">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F3B43" w:rsidRPr="00DC11F5" w:rsidRDefault="000F3B43" w:rsidP="00D27FA5">
      <w:pPr>
        <w:autoSpaceDE w:val="0"/>
        <w:autoSpaceDN w:val="0"/>
        <w:adjustRightInd w:val="0"/>
        <w:ind w:left="720"/>
        <w:jc w:val="both"/>
        <w:rPr>
          <w:b/>
          <w:bCs/>
        </w:rPr>
      </w:pPr>
    </w:p>
    <w:p w:rsidR="000F3B43" w:rsidRPr="00DC11F5" w:rsidRDefault="000F3B4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F3B43" w:rsidRDefault="000F3B43" w:rsidP="00AC2938">
      <w:pPr>
        <w:autoSpaceDE w:val="0"/>
        <w:autoSpaceDN w:val="0"/>
        <w:adjustRightInd w:val="0"/>
        <w:jc w:val="center"/>
        <w:rPr>
          <w:b/>
        </w:rPr>
      </w:pPr>
    </w:p>
    <w:p w:rsidR="000F3B43" w:rsidRDefault="000F3B43" w:rsidP="00AC2938">
      <w:pPr>
        <w:autoSpaceDE w:val="0"/>
        <w:autoSpaceDN w:val="0"/>
        <w:adjustRightInd w:val="0"/>
        <w:jc w:val="center"/>
        <w:rPr>
          <w:b/>
        </w:rPr>
      </w:pPr>
      <w:r w:rsidRPr="008A7E41">
        <w:rPr>
          <w:b/>
        </w:rPr>
        <w:t>Тест</w:t>
      </w:r>
    </w:p>
    <w:p w:rsidR="000F3B43" w:rsidRPr="00993DBA" w:rsidRDefault="000F3B43" w:rsidP="00993DBA">
      <w:pPr>
        <w:ind w:left="720"/>
        <w:rPr>
          <w:b/>
        </w:rPr>
      </w:pP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1.  Из каких подсистем состоит система производственного менеджмента?</w:t>
      </w:r>
    </w:p>
    <w:p w:rsidR="000F3B43" w:rsidRPr="005373FB" w:rsidRDefault="000F3B43" w:rsidP="005373FB">
      <w:pPr>
        <w:shd w:val="clear" w:color="auto" w:fill="FFFFFF"/>
        <w:textAlignment w:val="baseline"/>
        <w:rPr>
          <w:color w:val="000000"/>
        </w:rPr>
      </w:pPr>
      <w:r w:rsidRPr="005373FB">
        <w:rPr>
          <w:color w:val="000000"/>
        </w:rPr>
        <w:t>А) Целевая, обеспечивающая</w:t>
      </w:r>
    </w:p>
    <w:p w:rsidR="000F3B43" w:rsidRPr="005373FB" w:rsidRDefault="000F3B43" w:rsidP="005373FB">
      <w:pPr>
        <w:shd w:val="clear" w:color="auto" w:fill="FFFFFF"/>
        <w:textAlignment w:val="baseline"/>
        <w:rPr>
          <w:color w:val="000000"/>
        </w:rPr>
      </w:pPr>
      <w:r w:rsidRPr="005373FB">
        <w:rPr>
          <w:color w:val="000000"/>
        </w:rPr>
        <w:t>Б) Функциональная, управляющая</w:t>
      </w:r>
    </w:p>
    <w:p w:rsidR="000F3B43" w:rsidRDefault="000F3B43" w:rsidP="005373FB">
      <w:pPr>
        <w:shd w:val="clear" w:color="auto" w:fill="FFFFFF"/>
        <w:textAlignment w:val="baseline"/>
        <w:rPr>
          <w:color w:val="000000"/>
        </w:rPr>
      </w:pPr>
      <w:r w:rsidRPr="005373FB">
        <w:rPr>
          <w:color w:val="000000"/>
        </w:rPr>
        <w:t>В) Оба варианта верны</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2.  Для чего необходимо деление производственного процесса на основной, вспомогательный и обслуживающий?</w:t>
      </w:r>
    </w:p>
    <w:p w:rsidR="000F3B43" w:rsidRPr="005373FB" w:rsidRDefault="000F3B43" w:rsidP="005373FB">
      <w:pPr>
        <w:shd w:val="clear" w:color="auto" w:fill="FFFFFF"/>
        <w:textAlignment w:val="baseline"/>
        <w:rPr>
          <w:color w:val="000000"/>
        </w:rPr>
      </w:pPr>
      <w:r w:rsidRPr="005373FB">
        <w:rPr>
          <w:color w:val="000000"/>
        </w:rPr>
        <w:t>А) Для определения необходимого количества оборудования</w:t>
      </w:r>
    </w:p>
    <w:p w:rsidR="000F3B43" w:rsidRPr="005373FB" w:rsidRDefault="000F3B43" w:rsidP="005373FB">
      <w:pPr>
        <w:shd w:val="clear" w:color="auto" w:fill="FFFFFF"/>
        <w:textAlignment w:val="baseline"/>
        <w:rPr>
          <w:color w:val="000000"/>
        </w:rPr>
      </w:pPr>
      <w:r w:rsidRPr="005373FB">
        <w:rPr>
          <w:color w:val="000000"/>
        </w:rPr>
        <w:t>Б) Для формирования профессиональной и квалификационной структуры кадров</w:t>
      </w:r>
    </w:p>
    <w:p w:rsidR="000F3B43" w:rsidRDefault="000F3B43" w:rsidP="005373FB">
      <w:pPr>
        <w:shd w:val="clear" w:color="auto" w:fill="FFFFFF"/>
        <w:textAlignment w:val="baseline"/>
        <w:rPr>
          <w:color w:val="000000"/>
        </w:rPr>
      </w:pPr>
      <w:r w:rsidRPr="005373FB">
        <w:rPr>
          <w:color w:val="000000"/>
        </w:rPr>
        <w:t>В) Для определения порядка (последовательности) организационного проектирования производственной системы.</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3.  Какие элементы входят в состав времени технологического цикла?</w:t>
      </w:r>
    </w:p>
    <w:p w:rsidR="000F3B43" w:rsidRPr="005373FB" w:rsidRDefault="000F3B43" w:rsidP="005373FB">
      <w:pPr>
        <w:shd w:val="clear" w:color="auto" w:fill="FFFFFF"/>
        <w:textAlignment w:val="baseline"/>
        <w:rPr>
          <w:color w:val="000000"/>
        </w:rPr>
      </w:pPr>
      <w:r w:rsidRPr="005373FB">
        <w:rPr>
          <w:color w:val="000000"/>
        </w:rPr>
        <w:t>А) Подготовительно-заключительное время</w:t>
      </w:r>
    </w:p>
    <w:p w:rsidR="000F3B43" w:rsidRPr="005373FB" w:rsidRDefault="000F3B43" w:rsidP="005373FB">
      <w:pPr>
        <w:shd w:val="clear" w:color="auto" w:fill="FFFFFF"/>
        <w:textAlignment w:val="baseline"/>
        <w:rPr>
          <w:color w:val="000000"/>
        </w:rPr>
      </w:pPr>
      <w:r w:rsidRPr="005373FB">
        <w:rPr>
          <w:color w:val="000000"/>
        </w:rPr>
        <w:t>Б) Штучное время выполнения операции</w:t>
      </w:r>
    </w:p>
    <w:p w:rsidR="000F3B43" w:rsidRPr="005373FB" w:rsidRDefault="000F3B43" w:rsidP="005373FB">
      <w:pPr>
        <w:shd w:val="clear" w:color="auto" w:fill="FFFFFF"/>
        <w:textAlignment w:val="baseline"/>
        <w:rPr>
          <w:color w:val="000000"/>
        </w:rPr>
      </w:pPr>
      <w:r w:rsidRPr="005373FB">
        <w:rPr>
          <w:color w:val="000000"/>
        </w:rPr>
        <w:t>В) Время транспортных операций</w:t>
      </w:r>
    </w:p>
    <w:p w:rsidR="000F3B43" w:rsidRPr="005373FB" w:rsidRDefault="000F3B43" w:rsidP="005373FB">
      <w:pPr>
        <w:shd w:val="clear" w:color="auto" w:fill="FFFFFF"/>
        <w:textAlignment w:val="baseline"/>
        <w:rPr>
          <w:color w:val="000000"/>
        </w:rPr>
      </w:pPr>
      <w:r w:rsidRPr="005373FB">
        <w:rPr>
          <w:color w:val="000000"/>
        </w:rPr>
        <w:t>Г) Время комплектации и пролеживания на складе</w:t>
      </w:r>
    </w:p>
    <w:p w:rsidR="000F3B43" w:rsidRPr="005373FB" w:rsidRDefault="000F3B43" w:rsidP="005373FB">
      <w:pPr>
        <w:shd w:val="clear" w:color="auto" w:fill="FFFFFF"/>
        <w:textAlignment w:val="baseline"/>
        <w:rPr>
          <w:color w:val="000000"/>
        </w:rPr>
      </w:pPr>
      <w:r w:rsidRPr="005373FB">
        <w:rPr>
          <w:color w:val="000000"/>
        </w:rPr>
        <w:t>Д) Время естественных процессов</w:t>
      </w:r>
    </w:p>
    <w:p w:rsidR="000F3B43" w:rsidRPr="005373FB" w:rsidRDefault="000F3B43" w:rsidP="005373FB">
      <w:pPr>
        <w:shd w:val="clear" w:color="auto" w:fill="FFFFFF"/>
        <w:textAlignment w:val="baseline"/>
        <w:rPr>
          <w:color w:val="000000"/>
        </w:rPr>
      </w:pPr>
      <w:r w:rsidRPr="005373FB">
        <w:rPr>
          <w:color w:val="000000"/>
        </w:rPr>
        <w:t>Е) Время контрольных операций</w:t>
      </w:r>
    </w:p>
    <w:p w:rsidR="000F3B43" w:rsidRDefault="000F3B43" w:rsidP="005373FB">
      <w:pPr>
        <w:shd w:val="clear" w:color="auto" w:fill="FFFFFF"/>
        <w:textAlignment w:val="baseline"/>
        <w:rPr>
          <w:color w:val="000000"/>
        </w:rPr>
      </w:pPr>
      <w:r w:rsidRPr="005373FB">
        <w:rPr>
          <w:color w:val="000000"/>
        </w:rPr>
        <w:t>Ж) Время пролеживания в ожидании освобождения рабочего места</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4.  Преимущественно для каких целей используется последовательное движение предметов труда в производственном процессе?</w:t>
      </w:r>
    </w:p>
    <w:p w:rsidR="000F3B43" w:rsidRPr="005373FB" w:rsidRDefault="000F3B43" w:rsidP="005373FB">
      <w:pPr>
        <w:shd w:val="clear" w:color="auto" w:fill="FFFFFF"/>
        <w:textAlignment w:val="baseline"/>
        <w:rPr>
          <w:color w:val="000000"/>
        </w:rPr>
      </w:pPr>
      <w:r w:rsidRPr="005373FB">
        <w:rPr>
          <w:color w:val="000000"/>
        </w:rPr>
        <w:t>А) Обеспечение непрерывности загрузки каждого рабочего места и оборудования на каждой операции</w:t>
      </w:r>
    </w:p>
    <w:p w:rsidR="000F3B43" w:rsidRPr="005373FB" w:rsidRDefault="000F3B43" w:rsidP="005373FB">
      <w:pPr>
        <w:shd w:val="clear" w:color="auto" w:fill="FFFFFF"/>
        <w:textAlignment w:val="baseline"/>
        <w:rPr>
          <w:color w:val="000000"/>
        </w:rPr>
      </w:pPr>
      <w:r w:rsidRPr="005373FB">
        <w:rPr>
          <w:color w:val="000000"/>
        </w:rPr>
        <w:t>Б) Обеспечение минимально возможной длительности цикла партии предметов при непрерывности цикла каждой из них</w:t>
      </w:r>
    </w:p>
    <w:p w:rsidR="000F3B43" w:rsidRDefault="000F3B43" w:rsidP="005373FB">
      <w:pPr>
        <w:shd w:val="clear" w:color="auto" w:fill="FFFFFF"/>
        <w:textAlignment w:val="baseline"/>
        <w:rPr>
          <w:color w:val="000000"/>
        </w:rPr>
      </w:pPr>
      <w:r w:rsidRPr="005373FB">
        <w:rPr>
          <w:color w:val="000000"/>
        </w:rPr>
        <w:t>В) Обеспечение непрерывности движения предметов труда</w:t>
      </w:r>
    </w:p>
    <w:p w:rsidR="000F3B43" w:rsidRPr="005373FB" w:rsidRDefault="000F3B43" w:rsidP="005373FB">
      <w:pPr>
        <w:shd w:val="clear" w:color="auto" w:fill="FFFFFF"/>
        <w:textAlignment w:val="baseline"/>
        <w:rPr>
          <w:color w:val="000000"/>
        </w:rPr>
      </w:pPr>
      <w:r w:rsidRPr="005373FB">
        <w:rPr>
          <w:b/>
          <w:iCs/>
          <w:color w:val="000000"/>
          <w:bdr w:val="none" w:sz="0" w:space="0" w:color="auto" w:frame="1"/>
        </w:rPr>
        <w:t>5.  Отметьте основные принципы рациональной организации производственных процессов</w:t>
      </w:r>
      <w:r w:rsidRPr="005373FB">
        <w:rPr>
          <w:i/>
          <w:iCs/>
          <w:color w:val="000000"/>
          <w:bdr w:val="none" w:sz="0" w:space="0" w:color="auto" w:frame="1"/>
        </w:rPr>
        <w:t>.</w:t>
      </w:r>
    </w:p>
    <w:p w:rsidR="000F3B43" w:rsidRPr="005373FB" w:rsidRDefault="000F3B43" w:rsidP="005373FB">
      <w:pPr>
        <w:shd w:val="clear" w:color="auto" w:fill="FFFFFF"/>
        <w:textAlignment w:val="baseline"/>
        <w:rPr>
          <w:color w:val="000000"/>
        </w:rPr>
      </w:pPr>
      <w:r w:rsidRPr="005373FB">
        <w:rPr>
          <w:color w:val="000000"/>
        </w:rPr>
        <w:t>А) Результативность Д) Ритмичность (равномерность)</w:t>
      </w:r>
    </w:p>
    <w:p w:rsidR="000F3B43" w:rsidRPr="005373FB" w:rsidRDefault="000F3B43" w:rsidP="005373FB">
      <w:pPr>
        <w:shd w:val="clear" w:color="auto" w:fill="FFFFFF"/>
        <w:textAlignment w:val="baseline"/>
        <w:rPr>
          <w:color w:val="000000"/>
        </w:rPr>
      </w:pPr>
      <w:r w:rsidRPr="005373FB">
        <w:rPr>
          <w:color w:val="000000"/>
        </w:rPr>
        <w:t>Б) Параллельность Е) Рентабельность</w:t>
      </w:r>
    </w:p>
    <w:p w:rsidR="000F3B43" w:rsidRPr="005373FB" w:rsidRDefault="000F3B43" w:rsidP="005373FB">
      <w:pPr>
        <w:shd w:val="clear" w:color="auto" w:fill="FFFFFF"/>
        <w:textAlignment w:val="baseline"/>
        <w:rPr>
          <w:color w:val="000000"/>
        </w:rPr>
      </w:pPr>
      <w:r w:rsidRPr="005373FB">
        <w:rPr>
          <w:color w:val="000000"/>
        </w:rPr>
        <w:t>В) Производительность Ж) Пропорциональность</w:t>
      </w:r>
    </w:p>
    <w:p w:rsidR="000F3B43" w:rsidRDefault="000F3B43" w:rsidP="005373FB">
      <w:pPr>
        <w:shd w:val="clear" w:color="auto" w:fill="FFFFFF"/>
        <w:textAlignment w:val="baseline"/>
        <w:rPr>
          <w:color w:val="000000"/>
        </w:rPr>
      </w:pPr>
      <w:r w:rsidRPr="005373FB">
        <w:rPr>
          <w:color w:val="000000"/>
        </w:rPr>
        <w:t>Г) Непрерывность З) Прямоточность</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6.  Какие показатели используются при оценке степени выполнения принципа «непрерывности»?</w:t>
      </w:r>
    </w:p>
    <w:p w:rsidR="000F3B43" w:rsidRPr="005373FB" w:rsidRDefault="000F3B43" w:rsidP="005373FB">
      <w:pPr>
        <w:shd w:val="clear" w:color="auto" w:fill="FFFFFF"/>
        <w:textAlignment w:val="baseline"/>
        <w:rPr>
          <w:color w:val="000000"/>
        </w:rPr>
      </w:pPr>
      <w:r w:rsidRPr="005373FB">
        <w:rPr>
          <w:color w:val="000000"/>
        </w:rPr>
        <w:t>А) Длительность производственного цикла с учетом работ, выполняемых одновременно</w:t>
      </w:r>
    </w:p>
    <w:p w:rsidR="000F3B43" w:rsidRPr="005373FB" w:rsidRDefault="000F3B43" w:rsidP="005373FB">
      <w:pPr>
        <w:shd w:val="clear" w:color="auto" w:fill="FFFFFF"/>
        <w:textAlignment w:val="baseline"/>
        <w:rPr>
          <w:color w:val="000000"/>
        </w:rPr>
      </w:pPr>
      <w:r w:rsidRPr="005373FB">
        <w:rPr>
          <w:color w:val="000000"/>
        </w:rPr>
        <w:t>Б) Длительность производственного цикла</w:t>
      </w:r>
    </w:p>
    <w:p w:rsidR="000F3B43" w:rsidRPr="005373FB" w:rsidRDefault="000F3B43" w:rsidP="005373FB">
      <w:pPr>
        <w:shd w:val="clear" w:color="auto" w:fill="FFFFFF"/>
        <w:textAlignment w:val="baseline"/>
        <w:rPr>
          <w:color w:val="000000"/>
        </w:rPr>
      </w:pPr>
      <w:r w:rsidRPr="005373FB">
        <w:rPr>
          <w:color w:val="000000"/>
        </w:rPr>
        <w:t>В) Длительность технологического цикла</w:t>
      </w:r>
    </w:p>
    <w:p w:rsidR="000F3B43" w:rsidRPr="005373FB" w:rsidRDefault="000F3B43" w:rsidP="005373FB">
      <w:pPr>
        <w:shd w:val="clear" w:color="auto" w:fill="FFFFFF"/>
        <w:textAlignment w:val="baseline"/>
        <w:rPr>
          <w:color w:val="000000"/>
        </w:rPr>
      </w:pPr>
      <w:r w:rsidRPr="005373FB">
        <w:rPr>
          <w:color w:val="000000"/>
        </w:rPr>
        <w:t>Г) Размер производственных мощностей пары сопряженных стадий производства</w:t>
      </w:r>
    </w:p>
    <w:p w:rsidR="000F3B43" w:rsidRPr="005373FB" w:rsidRDefault="000F3B43" w:rsidP="005373FB">
      <w:pPr>
        <w:shd w:val="clear" w:color="auto" w:fill="FFFFFF"/>
        <w:textAlignment w:val="baseline"/>
        <w:rPr>
          <w:color w:val="000000"/>
        </w:rPr>
      </w:pPr>
      <w:r w:rsidRPr="005373FB">
        <w:rPr>
          <w:color w:val="000000"/>
        </w:rPr>
        <w:t>Д) Среднее время межоперационных перерывов</w:t>
      </w:r>
    </w:p>
    <w:p w:rsidR="000F3B43" w:rsidRPr="005373FB" w:rsidRDefault="000F3B43" w:rsidP="005373FB">
      <w:pPr>
        <w:shd w:val="clear" w:color="auto" w:fill="FFFFFF"/>
        <w:textAlignment w:val="baseline"/>
        <w:rPr>
          <w:color w:val="000000"/>
        </w:rPr>
      </w:pPr>
      <w:r w:rsidRPr="005373FB">
        <w:rPr>
          <w:color w:val="000000"/>
        </w:rPr>
        <w:t>Е) Плановый и фактический выпуск продукции за определенный период времени</w:t>
      </w:r>
    </w:p>
    <w:p w:rsidR="000F3B43" w:rsidRPr="005373FB" w:rsidRDefault="000F3B43" w:rsidP="005373FB">
      <w:pPr>
        <w:shd w:val="clear" w:color="auto" w:fill="FFFFFF"/>
        <w:textAlignment w:val="baseline"/>
        <w:rPr>
          <w:color w:val="000000"/>
        </w:rPr>
      </w:pPr>
      <w:r w:rsidRPr="005373FB">
        <w:rPr>
          <w:color w:val="000000"/>
        </w:rPr>
        <w:t>Ж) Длительность транспортных операций</w:t>
      </w:r>
    </w:p>
    <w:p w:rsidR="000F3B43" w:rsidRPr="005373FB" w:rsidRDefault="000F3B43" w:rsidP="005373FB">
      <w:pPr>
        <w:shd w:val="clear" w:color="auto" w:fill="FFFFFF"/>
        <w:textAlignment w:val="baseline"/>
        <w:rPr>
          <w:color w:val="000000"/>
        </w:rPr>
      </w:pPr>
      <w:r w:rsidRPr="005373FB">
        <w:rPr>
          <w:b/>
          <w:iCs/>
          <w:color w:val="000000"/>
          <w:bdr w:val="none" w:sz="0" w:space="0" w:color="auto" w:frame="1"/>
        </w:rPr>
        <w:t>7.  Диспетчеризация – это</w:t>
      </w:r>
      <w:r w:rsidRPr="005373FB">
        <w:rPr>
          <w:i/>
          <w:iCs/>
          <w:color w:val="000000"/>
          <w:bdr w:val="none" w:sz="0" w:space="0" w:color="auto" w:frame="1"/>
        </w:rPr>
        <w:t>:</w:t>
      </w:r>
    </w:p>
    <w:p w:rsidR="000F3B43" w:rsidRPr="005373FB" w:rsidRDefault="000F3B43" w:rsidP="005373FB">
      <w:pPr>
        <w:shd w:val="clear" w:color="auto" w:fill="FFFFFF"/>
        <w:textAlignment w:val="baseline"/>
        <w:rPr>
          <w:color w:val="000000"/>
        </w:rPr>
      </w:pPr>
      <w:r w:rsidRPr="005373FB">
        <w:rPr>
          <w:color w:val="000000"/>
        </w:rPr>
        <w:t>А) Система непрерывного контроля и оперативного регулирования хода производства с целью обеспечения выполнения плана в соответствии с разработанным календарным графиком</w:t>
      </w:r>
    </w:p>
    <w:p w:rsidR="000F3B43" w:rsidRPr="005373FB" w:rsidRDefault="000F3B43" w:rsidP="005373FB">
      <w:pPr>
        <w:shd w:val="clear" w:color="auto" w:fill="FFFFFF"/>
        <w:textAlignment w:val="baseline"/>
        <w:rPr>
          <w:color w:val="000000"/>
        </w:rPr>
      </w:pPr>
      <w:r w:rsidRPr="005373FB">
        <w:rPr>
          <w:color w:val="000000"/>
        </w:rPr>
        <w:t>Б) Система контроля производства производства с целью обеспечения выполнения плана в соответствии с разработанным календарным графиком</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8.  Заключительной фазой цикла производственного менеджмента является руководство, которое осуществляет:</w:t>
      </w:r>
    </w:p>
    <w:p w:rsidR="000F3B43" w:rsidRPr="005373FB" w:rsidRDefault="000F3B43" w:rsidP="005373FB">
      <w:pPr>
        <w:shd w:val="clear" w:color="auto" w:fill="FFFFFF"/>
        <w:textAlignment w:val="baseline"/>
        <w:rPr>
          <w:color w:val="000000"/>
        </w:rPr>
      </w:pPr>
      <w:r w:rsidRPr="005373FB">
        <w:rPr>
          <w:color w:val="000000"/>
        </w:rPr>
        <w:t>А) Анализ и контроль</w:t>
      </w:r>
    </w:p>
    <w:p w:rsidR="000F3B43" w:rsidRPr="005373FB" w:rsidRDefault="000F3B43" w:rsidP="005373FB">
      <w:pPr>
        <w:shd w:val="clear" w:color="auto" w:fill="FFFFFF"/>
        <w:textAlignment w:val="baseline"/>
        <w:rPr>
          <w:color w:val="000000"/>
        </w:rPr>
      </w:pPr>
      <w:r w:rsidRPr="005373FB">
        <w:rPr>
          <w:color w:val="000000"/>
        </w:rPr>
        <w:t>Б) Принятие решений</w:t>
      </w:r>
    </w:p>
    <w:p w:rsidR="000F3B43" w:rsidRPr="005373FB" w:rsidRDefault="000F3B43" w:rsidP="005373FB">
      <w:pPr>
        <w:shd w:val="clear" w:color="auto" w:fill="FFFFFF"/>
        <w:textAlignment w:val="baseline"/>
        <w:rPr>
          <w:color w:val="000000"/>
        </w:rPr>
      </w:pPr>
      <w:r w:rsidRPr="005373FB">
        <w:rPr>
          <w:color w:val="000000"/>
        </w:rPr>
        <w:t>В) Обеспечение движения к поставленной цели</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9.  Какая фаза производственного менеджмента начинается после разработки плана:</w:t>
      </w:r>
    </w:p>
    <w:p w:rsidR="000F3B43" w:rsidRPr="005373FB" w:rsidRDefault="000F3B43" w:rsidP="005373FB">
      <w:pPr>
        <w:shd w:val="clear" w:color="auto" w:fill="FFFFFF"/>
        <w:textAlignment w:val="baseline"/>
        <w:rPr>
          <w:color w:val="000000"/>
        </w:rPr>
      </w:pPr>
      <w:r w:rsidRPr="005373FB">
        <w:rPr>
          <w:color w:val="000000"/>
        </w:rPr>
        <w:t>А) Анализ и контроль</w:t>
      </w:r>
    </w:p>
    <w:p w:rsidR="000F3B43" w:rsidRPr="005373FB" w:rsidRDefault="000F3B43" w:rsidP="005373FB">
      <w:pPr>
        <w:shd w:val="clear" w:color="auto" w:fill="FFFFFF"/>
        <w:textAlignment w:val="baseline"/>
        <w:rPr>
          <w:color w:val="000000"/>
        </w:rPr>
      </w:pPr>
      <w:r w:rsidRPr="005373FB">
        <w:rPr>
          <w:color w:val="000000"/>
        </w:rPr>
        <w:t>Б) Оценка внешних и внутренних факторов, оказывающих влияние на реализацию плана</w:t>
      </w:r>
    </w:p>
    <w:p w:rsidR="000F3B43" w:rsidRPr="005373FB" w:rsidRDefault="000F3B43" w:rsidP="005373FB">
      <w:pPr>
        <w:shd w:val="clear" w:color="auto" w:fill="FFFFFF"/>
        <w:textAlignment w:val="baseline"/>
        <w:rPr>
          <w:color w:val="000000"/>
        </w:rPr>
      </w:pPr>
      <w:r w:rsidRPr="005373FB">
        <w:rPr>
          <w:color w:val="000000"/>
        </w:rPr>
        <w:t>В) Определение условий, организация, исполнение</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10.  На каких этапах оперативного управления производством применяют учетно-плановый график Ганта:</w:t>
      </w:r>
    </w:p>
    <w:p w:rsidR="000F3B43" w:rsidRPr="005373FB" w:rsidRDefault="000F3B43" w:rsidP="005373FB">
      <w:pPr>
        <w:shd w:val="clear" w:color="auto" w:fill="FFFFFF"/>
        <w:textAlignment w:val="baseline"/>
        <w:rPr>
          <w:color w:val="000000"/>
        </w:rPr>
      </w:pPr>
      <w:r w:rsidRPr="005373FB">
        <w:rPr>
          <w:color w:val="000000"/>
        </w:rPr>
        <w:t>А) Сбалансированности производства, контроля технологического процесса, выявления возможных неполадок</w:t>
      </w:r>
    </w:p>
    <w:p w:rsidR="000F3B43" w:rsidRPr="005373FB" w:rsidRDefault="000F3B43" w:rsidP="005373FB">
      <w:pPr>
        <w:shd w:val="clear" w:color="auto" w:fill="FFFFFF"/>
        <w:textAlignment w:val="baseline"/>
        <w:rPr>
          <w:color w:val="000000"/>
        </w:rPr>
      </w:pPr>
      <w:r w:rsidRPr="005373FB">
        <w:rPr>
          <w:color w:val="000000"/>
        </w:rPr>
        <w:t>Б) Планирования, диспетчеризации, контроля сроков выполнения работ</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11.  Производственный менеджмент – это термин, который означает:</w:t>
      </w:r>
    </w:p>
    <w:p w:rsidR="000F3B43" w:rsidRPr="005373FB" w:rsidRDefault="000F3B43" w:rsidP="005373FB">
      <w:pPr>
        <w:shd w:val="clear" w:color="auto" w:fill="FFFFFF"/>
        <w:textAlignment w:val="baseline"/>
        <w:rPr>
          <w:color w:val="000000"/>
        </w:rPr>
      </w:pPr>
      <w:r w:rsidRPr="005373FB">
        <w:rPr>
          <w:color w:val="000000"/>
        </w:rPr>
        <w:t>А) Управление производством</w:t>
      </w:r>
    </w:p>
    <w:p w:rsidR="000F3B43" w:rsidRPr="005373FB" w:rsidRDefault="000F3B43" w:rsidP="005373FB">
      <w:pPr>
        <w:shd w:val="clear" w:color="auto" w:fill="FFFFFF"/>
        <w:textAlignment w:val="baseline"/>
        <w:rPr>
          <w:color w:val="000000"/>
        </w:rPr>
      </w:pPr>
      <w:r w:rsidRPr="005373FB">
        <w:rPr>
          <w:color w:val="000000"/>
        </w:rPr>
        <w:t>Б) Управленческая деятельность</w:t>
      </w:r>
    </w:p>
    <w:p w:rsidR="000F3B43" w:rsidRPr="005373FB" w:rsidRDefault="000F3B43" w:rsidP="005373FB">
      <w:pPr>
        <w:shd w:val="clear" w:color="auto" w:fill="FFFFFF"/>
        <w:textAlignment w:val="baseline"/>
        <w:rPr>
          <w:color w:val="000000"/>
        </w:rPr>
      </w:pPr>
      <w:r w:rsidRPr="005373FB">
        <w:rPr>
          <w:color w:val="000000"/>
        </w:rPr>
        <w:t>В) Производственное управление</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12.  Объектом производственного менеджмента являются:</w:t>
      </w:r>
    </w:p>
    <w:p w:rsidR="000F3B43" w:rsidRPr="005373FB" w:rsidRDefault="000F3B43" w:rsidP="005373FB">
      <w:pPr>
        <w:shd w:val="clear" w:color="auto" w:fill="FFFFFF"/>
        <w:textAlignment w:val="baseline"/>
        <w:rPr>
          <w:color w:val="000000"/>
        </w:rPr>
      </w:pPr>
      <w:r w:rsidRPr="005373FB">
        <w:rPr>
          <w:color w:val="000000"/>
        </w:rPr>
        <w:t>А) Производство и производственные системы</w:t>
      </w:r>
    </w:p>
    <w:p w:rsidR="000F3B43" w:rsidRPr="005373FB" w:rsidRDefault="000F3B43" w:rsidP="005373FB">
      <w:pPr>
        <w:shd w:val="clear" w:color="auto" w:fill="FFFFFF"/>
        <w:textAlignment w:val="baseline"/>
        <w:rPr>
          <w:color w:val="000000"/>
        </w:rPr>
      </w:pPr>
      <w:r w:rsidRPr="005373FB">
        <w:rPr>
          <w:color w:val="000000"/>
        </w:rPr>
        <w:t>Б) Управленческая деятельность</w:t>
      </w:r>
    </w:p>
    <w:p w:rsidR="000F3B43" w:rsidRPr="005373FB" w:rsidRDefault="000F3B43" w:rsidP="005373FB">
      <w:pPr>
        <w:shd w:val="clear" w:color="auto" w:fill="FFFFFF"/>
        <w:textAlignment w:val="baseline"/>
        <w:rPr>
          <w:color w:val="000000"/>
        </w:rPr>
      </w:pPr>
      <w:r w:rsidRPr="005373FB">
        <w:rPr>
          <w:color w:val="000000"/>
        </w:rPr>
        <w:t>В) Производственное управление</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13.  Производство – это:</w:t>
      </w:r>
    </w:p>
    <w:p w:rsidR="000F3B43" w:rsidRPr="005373FB" w:rsidRDefault="000F3B43" w:rsidP="005373FB">
      <w:pPr>
        <w:shd w:val="clear" w:color="auto" w:fill="FFFFFF"/>
        <w:textAlignment w:val="baseline"/>
        <w:rPr>
          <w:color w:val="000000"/>
        </w:rPr>
      </w:pPr>
      <w:r w:rsidRPr="005373FB">
        <w:rPr>
          <w:color w:val="000000"/>
        </w:rPr>
        <w:t>А) Технически законченная ступень сложного производственного процесса, имеющая четкие границы, обусловленные особенностями технологии</w:t>
      </w:r>
    </w:p>
    <w:p w:rsidR="000F3B43" w:rsidRPr="005373FB" w:rsidRDefault="000F3B43" w:rsidP="005373FB">
      <w:pPr>
        <w:shd w:val="clear" w:color="auto" w:fill="FFFFFF"/>
        <w:textAlignment w:val="baseline"/>
        <w:rPr>
          <w:color w:val="000000"/>
        </w:rPr>
      </w:pPr>
      <w:r w:rsidRPr="005373FB">
        <w:rPr>
          <w:color w:val="000000"/>
        </w:rPr>
        <w:t>Б) Производственный процесс, имеющий четкие границы</w:t>
      </w:r>
    </w:p>
    <w:p w:rsidR="000F3B43" w:rsidRPr="005373FB" w:rsidRDefault="000F3B43" w:rsidP="005373FB">
      <w:pPr>
        <w:shd w:val="clear" w:color="auto" w:fill="FFFFFF"/>
        <w:textAlignment w:val="baseline"/>
        <w:rPr>
          <w:color w:val="000000"/>
        </w:rPr>
      </w:pPr>
      <w:r w:rsidRPr="005373FB">
        <w:rPr>
          <w:color w:val="000000"/>
        </w:rPr>
        <w:t>В) Технически законченная ступень сложного производственного процесса, обусловленная особенностями технологии</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14.  От чего зависит плановый объем производства изделия?</w:t>
      </w:r>
    </w:p>
    <w:p w:rsidR="000F3B43" w:rsidRPr="005373FB" w:rsidRDefault="000F3B43" w:rsidP="005373FB">
      <w:pPr>
        <w:shd w:val="clear" w:color="auto" w:fill="FFFFFF"/>
        <w:textAlignment w:val="baseline"/>
        <w:rPr>
          <w:color w:val="000000"/>
        </w:rPr>
      </w:pPr>
      <w:r w:rsidRPr="005373FB">
        <w:rPr>
          <w:color w:val="000000"/>
        </w:rPr>
        <w:t>А) Спрос на изделие в плановом периоде</w:t>
      </w:r>
    </w:p>
    <w:p w:rsidR="000F3B43" w:rsidRPr="005373FB" w:rsidRDefault="000F3B43" w:rsidP="005373FB">
      <w:pPr>
        <w:shd w:val="clear" w:color="auto" w:fill="FFFFFF"/>
        <w:textAlignment w:val="baseline"/>
        <w:rPr>
          <w:color w:val="000000"/>
        </w:rPr>
      </w:pPr>
      <w:r w:rsidRPr="005373FB">
        <w:rPr>
          <w:color w:val="000000"/>
        </w:rPr>
        <w:t>Б) Производственная мощность по выпуску изделия</w:t>
      </w:r>
    </w:p>
    <w:p w:rsidR="000F3B43" w:rsidRPr="005373FB" w:rsidRDefault="000F3B43" w:rsidP="005373FB">
      <w:pPr>
        <w:shd w:val="clear" w:color="auto" w:fill="FFFFFF"/>
        <w:textAlignment w:val="baseline"/>
        <w:rPr>
          <w:color w:val="000000"/>
        </w:rPr>
      </w:pPr>
      <w:r w:rsidRPr="005373FB">
        <w:rPr>
          <w:color w:val="000000"/>
        </w:rPr>
        <w:t>В) Ожидаемые остатки готовых изделий на конец планового периода</w:t>
      </w:r>
    </w:p>
    <w:p w:rsidR="000F3B43" w:rsidRPr="005373FB" w:rsidRDefault="000F3B43" w:rsidP="005373FB">
      <w:pPr>
        <w:shd w:val="clear" w:color="auto" w:fill="FFFFFF"/>
        <w:textAlignment w:val="baseline"/>
        <w:rPr>
          <w:color w:val="000000"/>
        </w:rPr>
      </w:pPr>
      <w:r w:rsidRPr="005373FB">
        <w:rPr>
          <w:color w:val="000000"/>
        </w:rPr>
        <w:t>Г) Спрос на изделие в периоде, следующем за плановым</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15.  Какие предметные области из перечисленных составляют содержание производственного менеджмента?</w:t>
      </w:r>
    </w:p>
    <w:p w:rsidR="000F3B43" w:rsidRPr="005373FB" w:rsidRDefault="000F3B43" w:rsidP="005373FB">
      <w:pPr>
        <w:shd w:val="clear" w:color="auto" w:fill="FFFFFF"/>
        <w:textAlignment w:val="baseline"/>
        <w:rPr>
          <w:color w:val="000000"/>
        </w:rPr>
      </w:pPr>
      <w:r w:rsidRPr="005373FB">
        <w:rPr>
          <w:color w:val="000000"/>
        </w:rPr>
        <w:t>А) Исследование/разработки</w:t>
      </w:r>
    </w:p>
    <w:p w:rsidR="000F3B43" w:rsidRPr="005373FB" w:rsidRDefault="000F3B43" w:rsidP="005373FB">
      <w:pPr>
        <w:shd w:val="clear" w:color="auto" w:fill="FFFFFF"/>
        <w:textAlignment w:val="baseline"/>
        <w:rPr>
          <w:color w:val="000000"/>
        </w:rPr>
      </w:pPr>
      <w:r w:rsidRPr="005373FB">
        <w:rPr>
          <w:color w:val="000000"/>
        </w:rPr>
        <w:t>Б) Персонал</w:t>
      </w:r>
    </w:p>
    <w:p w:rsidR="000F3B43" w:rsidRPr="005373FB" w:rsidRDefault="000F3B43" w:rsidP="005373FB">
      <w:pPr>
        <w:shd w:val="clear" w:color="auto" w:fill="FFFFFF"/>
        <w:textAlignment w:val="baseline"/>
        <w:rPr>
          <w:color w:val="000000"/>
        </w:rPr>
      </w:pPr>
      <w:r w:rsidRPr="005373FB">
        <w:rPr>
          <w:color w:val="000000"/>
        </w:rPr>
        <w:t>В) Снабжение/закупки</w:t>
      </w:r>
    </w:p>
    <w:p w:rsidR="000F3B43" w:rsidRPr="005373FB" w:rsidRDefault="000F3B43" w:rsidP="005373FB">
      <w:pPr>
        <w:shd w:val="clear" w:color="auto" w:fill="FFFFFF"/>
        <w:textAlignment w:val="baseline"/>
        <w:rPr>
          <w:color w:val="000000"/>
        </w:rPr>
      </w:pPr>
      <w:r w:rsidRPr="005373FB">
        <w:rPr>
          <w:color w:val="000000"/>
        </w:rPr>
        <w:t>Г) Финансовая деятельность</w:t>
      </w:r>
    </w:p>
    <w:p w:rsidR="000F3B43" w:rsidRPr="005373FB" w:rsidRDefault="000F3B43" w:rsidP="005373FB">
      <w:pPr>
        <w:shd w:val="clear" w:color="auto" w:fill="FFFFFF"/>
        <w:textAlignment w:val="baseline"/>
        <w:rPr>
          <w:color w:val="000000"/>
        </w:rPr>
      </w:pPr>
      <w:r w:rsidRPr="005373FB">
        <w:rPr>
          <w:color w:val="000000"/>
        </w:rPr>
        <w:t>Д) Маркетинг продукции</w:t>
      </w:r>
    </w:p>
    <w:p w:rsidR="000F3B43" w:rsidRPr="005373FB" w:rsidRDefault="000F3B43" w:rsidP="005373FB">
      <w:pPr>
        <w:shd w:val="clear" w:color="auto" w:fill="FFFFFF"/>
        <w:textAlignment w:val="baseline"/>
        <w:rPr>
          <w:color w:val="000000"/>
        </w:rPr>
      </w:pPr>
      <w:r w:rsidRPr="005373FB">
        <w:rPr>
          <w:color w:val="000000"/>
        </w:rPr>
        <w:t>Е) Сбыт/распределение</w:t>
      </w:r>
    </w:p>
    <w:p w:rsidR="000F3B43" w:rsidRPr="005373FB" w:rsidRDefault="000F3B43" w:rsidP="005373FB">
      <w:pPr>
        <w:shd w:val="clear" w:color="auto" w:fill="FFFFFF"/>
        <w:textAlignment w:val="baseline"/>
        <w:rPr>
          <w:color w:val="000000"/>
        </w:rPr>
      </w:pPr>
      <w:r w:rsidRPr="005373FB">
        <w:rPr>
          <w:color w:val="000000"/>
        </w:rPr>
        <w:t>Ж) Изготовление продукции</w:t>
      </w:r>
    </w:p>
    <w:p w:rsidR="000F3B43" w:rsidRPr="005373FB" w:rsidRDefault="000F3B43" w:rsidP="005373FB">
      <w:pPr>
        <w:shd w:val="clear" w:color="auto" w:fill="FFFFFF"/>
        <w:textAlignment w:val="baseline"/>
        <w:rPr>
          <w:color w:val="000000"/>
        </w:rPr>
      </w:pPr>
      <w:r w:rsidRPr="005373FB">
        <w:rPr>
          <w:color w:val="000000"/>
        </w:rPr>
        <w:t>З) Сервисное обслуживание</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16. </w:t>
      </w:r>
      <w:r>
        <w:rPr>
          <w:b/>
          <w:iCs/>
          <w:color w:val="000000"/>
          <w:bdr w:val="none" w:sz="0" w:space="0" w:color="auto" w:frame="1"/>
        </w:rPr>
        <w:t> К фактора</w:t>
      </w:r>
      <w:r w:rsidRPr="005373FB">
        <w:rPr>
          <w:b/>
          <w:iCs/>
          <w:color w:val="000000"/>
          <w:bdr w:val="none" w:sz="0" w:space="0" w:color="auto" w:frame="1"/>
        </w:rPr>
        <w:t>м производства относят:</w:t>
      </w:r>
    </w:p>
    <w:p w:rsidR="000F3B43" w:rsidRPr="005373FB" w:rsidRDefault="000F3B43" w:rsidP="005373FB">
      <w:pPr>
        <w:shd w:val="clear" w:color="auto" w:fill="FFFFFF"/>
        <w:textAlignment w:val="baseline"/>
        <w:rPr>
          <w:color w:val="000000"/>
        </w:rPr>
      </w:pPr>
      <w:r w:rsidRPr="005373FB">
        <w:rPr>
          <w:color w:val="000000"/>
        </w:rPr>
        <w:t>А) Труд и основные производственные фонды</w:t>
      </w:r>
    </w:p>
    <w:p w:rsidR="000F3B43" w:rsidRPr="005373FB" w:rsidRDefault="000F3B43" w:rsidP="005373FB">
      <w:pPr>
        <w:shd w:val="clear" w:color="auto" w:fill="FFFFFF"/>
        <w:textAlignment w:val="baseline"/>
        <w:rPr>
          <w:color w:val="000000"/>
        </w:rPr>
      </w:pPr>
      <w:r w:rsidRPr="005373FB">
        <w:rPr>
          <w:color w:val="000000"/>
        </w:rPr>
        <w:t>Б) Производственные оборотные фонды</w:t>
      </w:r>
    </w:p>
    <w:p w:rsidR="000F3B43" w:rsidRPr="005373FB" w:rsidRDefault="000F3B43" w:rsidP="005373FB">
      <w:pPr>
        <w:shd w:val="clear" w:color="auto" w:fill="FFFFFF"/>
        <w:textAlignment w:val="baseline"/>
        <w:rPr>
          <w:color w:val="000000"/>
        </w:rPr>
      </w:pPr>
      <w:r w:rsidRPr="005373FB">
        <w:rPr>
          <w:color w:val="000000"/>
        </w:rPr>
        <w:t>В) Все перечисленные варианты</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17.  Какие производственные факторы организации из перечисленных обеспечивают прирост добавочной стоимость в процессе производства продукции?</w:t>
      </w:r>
    </w:p>
    <w:p w:rsidR="000F3B43" w:rsidRPr="005373FB" w:rsidRDefault="000F3B43" w:rsidP="005373FB">
      <w:pPr>
        <w:shd w:val="clear" w:color="auto" w:fill="FFFFFF"/>
        <w:textAlignment w:val="baseline"/>
        <w:rPr>
          <w:color w:val="000000"/>
        </w:rPr>
      </w:pPr>
      <w:r w:rsidRPr="005373FB">
        <w:rPr>
          <w:color w:val="000000"/>
        </w:rPr>
        <w:t>А) Осуществляемые трудовые процессы</w:t>
      </w:r>
    </w:p>
    <w:p w:rsidR="000F3B43" w:rsidRPr="005373FB" w:rsidRDefault="000F3B43" w:rsidP="005373FB">
      <w:pPr>
        <w:shd w:val="clear" w:color="auto" w:fill="FFFFFF"/>
        <w:textAlignment w:val="baseline"/>
        <w:rPr>
          <w:color w:val="000000"/>
        </w:rPr>
      </w:pPr>
      <w:r w:rsidRPr="005373FB">
        <w:rPr>
          <w:color w:val="000000"/>
        </w:rPr>
        <w:t>Б) Сформированная благоприятная цена</w:t>
      </w:r>
    </w:p>
    <w:p w:rsidR="000F3B43" w:rsidRPr="005373FB" w:rsidRDefault="000F3B43" w:rsidP="005373FB">
      <w:pPr>
        <w:shd w:val="clear" w:color="auto" w:fill="FFFFFF"/>
        <w:textAlignment w:val="baseline"/>
        <w:rPr>
          <w:color w:val="000000"/>
        </w:rPr>
      </w:pPr>
      <w:r w:rsidRPr="005373FB">
        <w:rPr>
          <w:color w:val="000000"/>
        </w:rPr>
        <w:t>В) Используемое производственное оборудование</w:t>
      </w:r>
    </w:p>
    <w:p w:rsidR="000F3B43" w:rsidRPr="005373FB" w:rsidRDefault="000F3B43" w:rsidP="005373FB">
      <w:pPr>
        <w:shd w:val="clear" w:color="auto" w:fill="FFFFFF"/>
        <w:textAlignment w:val="baseline"/>
        <w:rPr>
          <w:color w:val="000000"/>
        </w:rPr>
      </w:pPr>
      <w:r w:rsidRPr="005373FB">
        <w:rPr>
          <w:color w:val="000000"/>
        </w:rPr>
        <w:t>Г) Профессиональный уровень менеджеров по производству</w:t>
      </w:r>
    </w:p>
    <w:p w:rsidR="000F3B43" w:rsidRPr="005373FB" w:rsidRDefault="000F3B43" w:rsidP="005373FB">
      <w:pPr>
        <w:shd w:val="clear" w:color="auto" w:fill="FFFFFF"/>
        <w:textAlignment w:val="baseline"/>
        <w:rPr>
          <w:color w:val="000000"/>
        </w:rPr>
      </w:pPr>
      <w:r w:rsidRPr="005373FB">
        <w:rPr>
          <w:color w:val="000000"/>
        </w:rPr>
        <w:t>Д) Научно-технический уровень и качество выпущенной продукции</w:t>
      </w:r>
    </w:p>
    <w:p w:rsidR="000F3B43" w:rsidRPr="005373FB" w:rsidRDefault="000F3B43" w:rsidP="005373FB">
      <w:pPr>
        <w:shd w:val="clear" w:color="auto" w:fill="FFFFFF"/>
        <w:textAlignment w:val="baseline"/>
        <w:rPr>
          <w:color w:val="000000"/>
        </w:rPr>
      </w:pPr>
      <w:r w:rsidRPr="005373FB">
        <w:rPr>
          <w:color w:val="000000"/>
        </w:rPr>
        <w:t>Е) Используемые комплектующие изделия, сырье и материалы</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18.  Полная система производственной деятельности организации называется:</w:t>
      </w:r>
    </w:p>
    <w:p w:rsidR="000F3B43" w:rsidRPr="005373FB" w:rsidRDefault="000F3B43" w:rsidP="005373FB">
      <w:pPr>
        <w:shd w:val="clear" w:color="auto" w:fill="FFFFFF"/>
        <w:textAlignment w:val="baseline"/>
        <w:rPr>
          <w:color w:val="000000"/>
        </w:rPr>
      </w:pPr>
      <w:r w:rsidRPr="005373FB">
        <w:rPr>
          <w:color w:val="000000"/>
        </w:rPr>
        <w:t>А) Операционной системой</w:t>
      </w:r>
    </w:p>
    <w:p w:rsidR="000F3B43" w:rsidRPr="005373FB" w:rsidRDefault="000F3B43" w:rsidP="005373FB">
      <w:pPr>
        <w:shd w:val="clear" w:color="auto" w:fill="FFFFFF"/>
        <w:textAlignment w:val="baseline"/>
        <w:rPr>
          <w:color w:val="000000"/>
        </w:rPr>
      </w:pPr>
      <w:r w:rsidRPr="005373FB">
        <w:rPr>
          <w:color w:val="000000"/>
        </w:rPr>
        <w:t>Б) Производственной системой</w:t>
      </w:r>
    </w:p>
    <w:p w:rsidR="000F3B43" w:rsidRPr="005373FB" w:rsidRDefault="000F3B43" w:rsidP="005373FB">
      <w:pPr>
        <w:shd w:val="clear" w:color="auto" w:fill="FFFFFF"/>
        <w:textAlignment w:val="baseline"/>
        <w:rPr>
          <w:color w:val="000000"/>
        </w:rPr>
      </w:pPr>
      <w:r w:rsidRPr="005373FB">
        <w:rPr>
          <w:color w:val="000000"/>
        </w:rPr>
        <w:t>В) Организационной системой</w:t>
      </w:r>
    </w:p>
    <w:p w:rsidR="000F3B43" w:rsidRPr="005373FB" w:rsidRDefault="000F3B43" w:rsidP="005373FB">
      <w:pPr>
        <w:shd w:val="clear" w:color="auto" w:fill="FFFFFF"/>
        <w:textAlignment w:val="baseline"/>
        <w:rPr>
          <w:color w:val="000000"/>
        </w:rPr>
      </w:pPr>
      <w:r w:rsidRPr="005373FB">
        <w:rPr>
          <w:b/>
          <w:iCs/>
          <w:color w:val="000000"/>
          <w:bdr w:val="none" w:sz="0" w:space="0" w:color="auto" w:frame="1"/>
        </w:rPr>
        <w:t>19.  На какие элементы производственного менеджмента оказывает влияние отраслевая принадлежность организации</w:t>
      </w:r>
      <w:r w:rsidRPr="005373FB">
        <w:rPr>
          <w:i/>
          <w:iCs/>
          <w:color w:val="000000"/>
          <w:bdr w:val="none" w:sz="0" w:space="0" w:color="auto" w:frame="1"/>
        </w:rPr>
        <w:t>.</w:t>
      </w:r>
    </w:p>
    <w:p w:rsidR="000F3B43" w:rsidRPr="005373FB" w:rsidRDefault="000F3B43" w:rsidP="005373FB">
      <w:pPr>
        <w:shd w:val="clear" w:color="auto" w:fill="FFFFFF"/>
        <w:textAlignment w:val="baseline"/>
        <w:rPr>
          <w:color w:val="000000"/>
        </w:rPr>
      </w:pPr>
      <w:r w:rsidRPr="005373FB">
        <w:rPr>
          <w:color w:val="000000"/>
        </w:rPr>
        <w:t>А) Осуществляемые производственные процессы</w:t>
      </w:r>
    </w:p>
    <w:p w:rsidR="000F3B43" w:rsidRPr="005373FB" w:rsidRDefault="000F3B43" w:rsidP="005373FB">
      <w:pPr>
        <w:shd w:val="clear" w:color="auto" w:fill="FFFFFF"/>
        <w:textAlignment w:val="baseline"/>
        <w:rPr>
          <w:color w:val="000000"/>
        </w:rPr>
      </w:pPr>
      <w:r w:rsidRPr="005373FB">
        <w:rPr>
          <w:color w:val="000000"/>
        </w:rPr>
        <w:t>Б) Выбор места и расположения организации</w:t>
      </w:r>
    </w:p>
    <w:p w:rsidR="000F3B43" w:rsidRPr="005373FB" w:rsidRDefault="000F3B43" w:rsidP="005373FB">
      <w:pPr>
        <w:shd w:val="clear" w:color="auto" w:fill="FFFFFF"/>
        <w:textAlignment w:val="baseline"/>
        <w:rPr>
          <w:color w:val="000000"/>
        </w:rPr>
      </w:pPr>
      <w:r w:rsidRPr="005373FB">
        <w:rPr>
          <w:color w:val="000000"/>
        </w:rPr>
        <w:t>В) Используемое производственное оборудование</w:t>
      </w:r>
    </w:p>
    <w:p w:rsidR="000F3B43" w:rsidRPr="005373FB" w:rsidRDefault="000F3B43" w:rsidP="005373FB">
      <w:pPr>
        <w:shd w:val="clear" w:color="auto" w:fill="FFFFFF"/>
        <w:textAlignment w:val="baseline"/>
        <w:rPr>
          <w:color w:val="000000"/>
        </w:rPr>
      </w:pPr>
      <w:r w:rsidRPr="005373FB">
        <w:rPr>
          <w:color w:val="000000"/>
        </w:rPr>
        <w:t>Г) Профессиональная структура кадров</w:t>
      </w:r>
    </w:p>
    <w:p w:rsidR="000F3B43" w:rsidRPr="005373FB" w:rsidRDefault="000F3B43" w:rsidP="005373FB">
      <w:pPr>
        <w:shd w:val="clear" w:color="auto" w:fill="FFFFFF"/>
        <w:textAlignment w:val="baseline"/>
        <w:rPr>
          <w:color w:val="000000"/>
        </w:rPr>
      </w:pPr>
      <w:r w:rsidRPr="005373FB">
        <w:rPr>
          <w:color w:val="000000"/>
        </w:rPr>
        <w:t>Д) Организационно-правовая форма предприятия</w:t>
      </w:r>
    </w:p>
    <w:p w:rsidR="000F3B43" w:rsidRPr="005373FB" w:rsidRDefault="000F3B43" w:rsidP="005373FB">
      <w:pPr>
        <w:shd w:val="clear" w:color="auto" w:fill="FFFFFF"/>
        <w:textAlignment w:val="baseline"/>
        <w:rPr>
          <w:color w:val="000000"/>
        </w:rPr>
      </w:pPr>
      <w:r w:rsidRPr="005373FB">
        <w:rPr>
          <w:color w:val="000000"/>
        </w:rPr>
        <w:t>Е) Все ранее перечисленное</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20.  Какое из определений характеризует содержание понятия «функции производственного менеджмента».</w:t>
      </w:r>
    </w:p>
    <w:p w:rsidR="000F3B43" w:rsidRPr="005373FB" w:rsidRDefault="000F3B43" w:rsidP="005373FB">
      <w:pPr>
        <w:shd w:val="clear" w:color="auto" w:fill="FFFFFF"/>
        <w:textAlignment w:val="baseline"/>
        <w:rPr>
          <w:color w:val="000000"/>
        </w:rPr>
      </w:pPr>
      <w:r w:rsidRPr="005373FB">
        <w:rPr>
          <w:color w:val="000000"/>
        </w:rPr>
        <w:t>А) Устойчивый состав специфических видов управленческой деятельности</w:t>
      </w:r>
    </w:p>
    <w:p w:rsidR="000F3B43" w:rsidRPr="005373FB" w:rsidRDefault="000F3B43" w:rsidP="005373FB">
      <w:pPr>
        <w:shd w:val="clear" w:color="auto" w:fill="FFFFFF"/>
        <w:textAlignment w:val="baseline"/>
        <w:rPr>
          <w:color w:val="000000"/>
        </w:rPr>
      </w:pPr>
      <w:r w:rsidRPr="005373FB">
        <w:rPr>
          <w:color w:val="000000"/>
        </w:rPr>
        <w:t>Б) Специфический состав функциональных областей деятельности предприятия</w:t>
      </w:r>
    </w:p>
    <w:p w:rsidR="000F3B43" w:rsidRPr="005373FB" w:rsidRDefault="000F3B43" w:rsidP="005373FB">
      <w:pPr>
        <w:shd w:val="clear" w:color="auto" w:fill="FFFFFF"/>
        <w:textAlignment w:val="baseline"/>
        <w:rPr>
          <w:color w:val="000000"/>
        </w:rPr>
      </w:pPr>
      <w:r w:rsidRPr="005373FB">
        <w:rPr>
          <w:color w:val="000000"/>
        </w:rPr>
        <w:t>В) Характерные виды управленческих работ</w:t>
      </w:r>
    </w:p>
    <w:p w:rsidR="000F3B43" w:rsidRPr="005373FB" w:rsidRDefault="000F3B43" w:rsidP="0039795A">
      <w:pPr>
        <w:jc w:val="both"/>
        <w:rPr>
          <w:color w:val="000000"/>
        </w:rPr>
      </w:pPr>
      <w:r w:rsidRPr="005373FB">
        <w:t> </w:t>
      </w:r>
      <w:r>
        <w:rPr>
          <w:b/>
          <w:bCs/>
          <w:color w:val="000000"/>
        </w:rPr>
        <w:t>2</w:t>
      </w:r>
      <w:r w:rsidRPr="005373FB">
        <w:rPr>
          <w:b/>
          <w:bCs/>
          <w:color w:val="000000"/>
        </w:rPr>
        <w:t>1. В ходе какого процесса управление выделилось в самостоятельный вид деятельности?</w:t>
      </w:r>
    </w:p>
    <w:p w:rsidR="000F3B43" w:rsidRPr="005373FB" w:rsidRDefault="000F3B43" w:rsidP="005373FB">
      <w:pPr>
        <w:shd w:val="clear" w:color="auto" w:fill="FFFFFF"/>
        <w:rPr>
          <w:color w:val="000000"/>
        </w:rPr>
      </w:pPr>
      <w:r w:rsidRPr="005373FB">
        <w:rPr>
          <w:color w:val="000000"/>
        </w:rPr>
        <w:t>1) разделение труда;</w:t>
      </w:r>
    </w:p>
    <w:p w:rsidR="000F3B43" w:rsidRPr="005373FB" w:rsidRDefault="000F3B43" w:rsidP="005373FB">
      <w:pPr>
        <w:shd w:val="clear" w:color="auto" w:fill="FFFFFF"/>
        <w:rPr>
          <w:color w:val="000000"/>
        </w:rPr>
      </w:pPr>
      <w:r w:rsidRPr="005373FB">
        <w:rPr>
          <w:color w:val="000000"/>
        </w:rPr>
        <w:t>2) распределение обязанностей;</w:t>
      </w:r>
    </w:p>
    <w:p w:rsidR="000F3B43" w:rsidRPr="005373FB" w:rsidRDefault="000F3B43" w:rsidP="005373FB">
      <w:pPr>
        <w:shd w:val="clear" w:color="auto" w:fill="FFFFFF"/>
        <w:rPr>
          <w:color w:val="000000"/>
        </w:rPr>
      </w:pPr>
      <w:r w:rsidRPr="005373FB">
        <w:rPr>
          <w:color w:val="000000"/>
        </w:rPr>
        <w:t>3) кооперация;</w:t>
      </w:r>
    </w:p>
    <w:p w:rsidR="000F3B43" w:rsidRPr="005373FB" w:rsidRDefault="000F3B43" w:rsidP="005373FB">
      <w:pPr>
        <w:shd w:val="clear" w:color="auto" w:fill="FFFFFF"/>
        <w:rPr>
          <w:color w:val="000000"/>
        </w:rPr>
      </w:pPr>
      <w:r w:rsidRPr="005373FB">
        <w:rPr>
          <w:color w:val="000000"/>
        </w:rPr>
        <w:t>4) развитие капитализма;</w:t>
      </w:r>
    </w:p>
    <w:p w:rsidR="000F3B43" w:rsidRPr="005373FB" w:rsidRDefault="000F3B43" w:rsidP="005373FB">
      <w:pPr>
        <w:shd w:val="clear" w:color="auto" w:fill="FFFFFF"/>
        <w:rPr>
          <w:color w:val="000000"/>
        </w:rPr>
      </w:pPr>
      <w:r w:rsidRPr="005373FB">
        <w:rPr>
          <w:color w:val="000000"/>
        </w:rPr>
        <w:t>5) расслоение общества.</w:t>
      </w:r>
    </w:p>
    <w:p w:rsidR="000F3B43" w:rsidRPr="005373FB" w:rsidRDefault="000F3B43" w:rsidP="005373FB">
      <w:pPr>
        <w:shd w:val="clear" w:color="auto" w:fill="FFFFFF"/>
        <w:rPr>
          <w:color w:val="000000"/>
        </w:rPr>
      </w:pPr>
      <w:r>
        <w:rPr>
          <w:b/>
          <w:bCs/>
          <w:color w:val="000000"/>
        </w:rPr>
        <w:t>2</w:t>
      </w:r>
      <w:r w:rsidRPr="005373FB">
        <w:rPr>
          <w:b/>
          <w:bCs/>
          <w:color w:val="000000"/>
        </w:rPr>
        <w:t>2. С каким именем связано начало исследований производств?</w:t>
      </w:r>
    </w:p>
    <w:p w:rsidR="000F3B43" w:rsidRPr="005373FB" w:rsidRDefault="000F3B43" w:rsidP="005373FB">
      <w:pPr>
        <w:shd w:val="clear" w:color="auto" w:fill="FFFFFF"/>
        <w:rPr>
          <w:color w:val="000000"/>
        </w:rPr>
      </w:pPr>
      <w:r w:rsidRPr="005373FB">
        <w:rPr>
          <w:color w:val="000000"/>
        </w:rPr>
        <w:t>1) Г. Гантт;</w:t>
      </w:r>
    </w:p>
    <w:p w:rsidR="000F3B43" w:rsidRPr="005373FB" w:rsidRDefault="000F3B43" w:rsidP="005373FB">
      <w:pPr>
        <w:shd w:val="clear" w:color="auto" w:fill="FFFFFF"/>
        <w:rPr>
          <w:color w:val="000000"/>
        </w:rPr>
      </w:pPr>
      <w:r w:rsidRPr="005373FB">
        <w:rPr>
          <w:color w:val="000000"/>
        </w:rPr>
        <w:t>2) Ф. Тейлор;</w:t>
      </w:r>
    </w:p>
    <w:p w:rsidR="000F3B43" w:rsidRPr="005373FB" w:rsidRDefault="000F3B43" w:rsidP="005373FB">
      <w:pPr>
        <w:shd w:val="clear" w:color="auto" w:fill="FFFFFF"/>
        <w:rPr>
          <w:color w:val="000000"/>
        </w:rPr>
      </w:pPr>
      <w:r w:rsidRPr="005373FB">
        <w:rPr>
          <w:color w:val="000000"/>
        </w:rPr>
        <w:t>3) Кондратьев;</w:t>
      </w:r>
    </w:p>
    <w:p w:rsidR="000F3B43" w:rsidRPr="005373FB" w:rsidRDefault="000F3B43" w:rsidP="005373FB">
      <w:pPr>
        <w:shd w:val="clear" w:color="auto" w:fill="FFFFFF"/>
        <w:rPr>
          <w:color w:val="000000"/>
        </w:rPr>
      </w:pPr>
      <w:r w:rsidRPr="005373FB">
        <w:rPr>
          <w:color w:val="000000"/>
        </w:rPr>
        <w:t>4) Ф.Б. Гилберт;</w:t>
      </w:r>
    </w:p>
    <w:p w:rsidR="000F3B43" w:rsidRPr="005373FB" w:rsidRDefault="000F3B43" w:rsidP="005373FB">
      <w:pPr>
        <w:shd w:val="clear" w:color="auto" w:fill="FFFFFF"/>
        <w:rPr>
          <w:color w:val="000000"/>
        </w:rPr>
      </w:pPr>
      <w:r w:rsidRPr="005373FB">
        <w:rPr>
          <w:color w:val="000000"/>
        </w:rPr>
        <w:t>5) В.А. Авилов.</w:t>
      </w:r>
    </w:p>
    <w:p w:rsidR="000F3B43" w:rsidRPr="005373FB" w:rsidRDefault="000F3B43" w:rsidP="005373FB">
      <w:pPr>
        <w:shd w:val="clear" w:color="auto" w:fill="FFFFFF"/>
        <w:rPr>
          <w:color w:val="000000"/>
        </w:rPr>
      </w:pPr>
      <w:r>
        <w:rPr>
          <w:b/>
          <w:bCs/>
          <w:color w:val="000000"/>
        </w:rPr>
        <w:t>2</w:t>
      </w:r>
      <w:r w:rsidRPr="005373FB">
        <w:rPr>
          <w:b/>
          <w:bCs/>
          <w:color w:val="000000"/>
        </w:rPr>
        <w:t>3. Что является объектом производственного менеджмента?</w:t>
      </w:r>
    </w:p>
    <w:p w:rsidR="000F3B43" w:rsidRPr="005373FB" w:rsidRDefault="000F3B43" w:rsidP="005373FB">
      <w:pPr>
        <w:shd w:val="clear" w:color="auto" w:fill="FFFFFF"/>
        <w:rPr>
          <w:color w:val="000000"/>
        </w:rPr>
      </w:pPr>
      <w:r w:rsidRPr="005373FB">
        <w:rPr>
          <w:color w:val="000000"/>
        </w:rPr>
        <w:t>1) производство;</w:t>
      </w:r>
    </w:p>
    <w:p w:rsidR="000F3B43" w:rsidRPr="005373FB" w:rsidRDefault="000F3B43" w:rsidP="005373FB">
      <w:pPr>
        <w:shd w:val="clear" w:color="auto" w:fill="FFFFFF"/>
        <w:rPr>
          <w:color w:val="000000"/>
        </w:rPr>
      </w:pPr>
      <w:r w:rsidRPr="005373FB">
        <w:rPr>
          <w:color w:val="000000"/>
        </w:rPr>
        <w:t>2) производственные системы;</w:t>
      </w:r>
    </w:p>
    <w:p w:rsidR="000F3B43" w:rsidRPr="005373FB" w:rsidRDefault="000F3B43" w:rsidP="005373FB">
      <w:pPr>
        <w:shd w:val="clear" w:color="auto" w:fill="FFFFFF"/>
        <w:rPr>
          <w:color w:val="000000"/>
        </w:rPr>
      </w:pPr>
      <w:r w:rsidRPr="005373FB">
        <w:rPr>
          <w:color w:val="000000"/>
        </w:rPr>
        <w:t>3) производственный персонал;</w:t>
      </w:r>
    </w:p>
    <w:p w:rsidR="000F3B43" w:rsidRPr="005373FB" w:rsidRDefault="000F3B43" w:rsidP="005373FB">
      <w:pPr>
        <w:shd w:val="clear" w:color="auto" w:fill="FFFFFF"/>
        <w:rPr>
          <w:color w:val="000000"/>
        </w:rPr>
      </w:pPr>
      <w:r w:rsidRPr="005373FB">
        <w:rPr>
          <w:color w:val="000000"/>
        </w:rPr>
        <w:t>4) производство и производственные системы;</w:t>
      </w:r>
    </w:p>
    <w:p w:rsidR="000F3B43" w:rsidRPr="005373FB" w:rsidRDefault="000F3B43" w:rsidP="005373FB">
      <w:pPr>
        <w:shd w:val="clear" w:color="auto" w:fill="FFFFFF"/>
        <w:rPr>
          <w:color w:val="000000"/>
        </w:rPr>
      </w:pPr>
      <w:r w:rsidRPr="005373FB">
        <w:rPr>
          <w:color w:val="000000"/>
        </w:rPr>
        <w:t>5) производственные процессы.</w:t>
      </w:r>
    </w:p>
    <w:p w:rsidR="000F3B43" w:rsidRPr="005373FB" w:rsidRDefault="000F3B43" w:rsidP="005373FB">
      <w:pPr>
        <w:shd w:val="clear" w:color="auto" w:fill="FFFFFF"/>
        <w:rPr>
          <w:color w:val="000000"/>
        </w:rPr>
      </w:pPr>
      <w:r>
        <w:rPr>
          <w:b/>
          <w:bCs/>
          <w:color w:val="000000"/>
        </w:rPr>
        <w:t>2</w:t>
      </w:r>
      <w:r w:rsidRPr="005373FB">
        <w:rPr>
          <w:b/>
          <w:bCs/>
          <w:color w:val="000000"/>
        </w:rPr>
        <w:t>4. Из каких этапов состоит процесс проектирования систем? </w:t>
      </w:r>
      <w:r w:rsidRPr="005373FB">
        <w:rPr>
          <w:b/>
          <w:bCs/>
          <w:color w:val="000000"/>
        </w:rPr>
        <w:br/>
      </w:r>
      <w:r w:rsidRPr="005373FB">
        <w:rPr>
          <w:color w:val="000000"/>
        </w:rPr>
        <w:t>1) исследование, получение информации, моделирование, испытание и корректировка; </w:t>
      </w:r>
      <w:r w:rsidRPr="005373FB">
        <w:rPr>
          <w:color w:val="000000"/>
        </w:rPr>
        <w:br/>
        <w:t>2) планирование, анализ, контроль;</w:t>
      </w:r>
    </w:p>
    <w:p w:rsidR="000F3B43" w:rsidRPr="005373FB" w:rsidRDefault="000F3B43" w:rsidP="005373FB">
      <w:pPr>
        <w:shd w:val="clear" w:color="auto" w:fill="FFFFFF"/>
        <w:rPr>
          <w:color w:val="000000"/>
        </w:rPr>
      </w:pPr>
      <w:r w:rsidRPr="005373FB">
        <w:rPr>
          <w:color w:val="000000"/>
        </w:rPr>
        <w:t>3) планирование, получение информации, диспетчеризация, контроль;</w:t>
      </w:r>
    </w:p>
    <w:p w:rsidR="000F3B43" w:rsidRPr="005373FB" w:rsidRDefault="000F3B43" w:rsidP="005373FB">
      <w:pPr>
        <w:shd w:val="clear" w:color="auto" w:fill="FFFFFF"/>
        <w:rPr>
          <w:color w:val="000000"/>
        </w:rPr>
      </w:pPr>
      <w:r w:rsidRPr="005373FB">
        <w:rPr>
          <w:color w:val="000000"/>
        </w:rPr>
        <w:t>4) распределение ресурсов, исследование, консультирование, подготовка, производство; </w:t>
      </w:r>
      <w:r w:rsidRPr="005373FB">
        <w:rPr>
          <w:color w:val="000000"/>
        </w:rPr>
        <w:br/>
        <w:t>5) разработка общей стратегии, ее реализация, координирование и контроль. </w:t>
      </w:r>
      <w:r w:rsidRPr="005373FB">
        <w:rPr>
          <w:color w:val="000000"/>
        </w:rPr>
        <w:br/>
      </w:r>
      <w:r>
        <w:rPr>
          <w:b/>
          <w:bCs/>
          <w:color w:val="000000"/>
        </w:rPr>
        <w:t>2</w:t>
      </w:r>
      <w:r w:rsidRPr="005373FB">
        <w:rPr>
          <w:b/>
          <w:bCs/>
          <w:color w:val="000000"/>
        </w:rPr>
        <w:t>5. Из предложенных вариантов выберите тот, который можно назвать сложной системой. </w:t>
      </w:r>
      <w:r w:rsidRPr="005373FB">
        <w:rPr>
          <w:b/>
          <w:bCs/>
          <w:color w:val="000000"/>
        </w:rPr>
        <w:br/>
      </w:r>
      <w:r w:rsidRPr="005373FB">
        <w:rPr>
          <w:color w:val="000000"/>
        </w:rPr>
        <w:t>1) предприятие; </w:t>
      </w:r>
      <w:r w:rsidRPr="005373FB">
        <w:rPr>
          <w:color w:val="000000"/>
        </w:rPr>
        <w:br/>
        <w:t>2) коллектив; </w:t>
      </w:r>
      <w:r w:rsidRPr="005373FB">
        <w:rPr>
          <w:color w:val="000000"/>
        </w:rPr>
        <w:br/>
        <w:t>3) организационное подразделение предприятия; </w:t>
      </w:r>
      <w:r w:rsidRPr="005373FB">
        <w:rPr>
          <w:color w:val="000000"/>
        </w:rPr>
        <w:br/>
        <w:t>4) комплекс оперативных функций предприятия; </w:t>
      </w:r>
      <w:r w:rsidRPr="005373FB">
        <w:rPr>
          <w:color w:val="000000"/>
        </w:rPr>
        <w:br/>
        <w:t>5) верны ответы 1, 3, 4. </w:t>
      </w:r>
      <w:r w:rsidRPr="005373FB">
        <w:rPr>
          <w:color w:val="000000"/>
        </w:rPr>
        <w:br/>
      </w:r>
      <w:r>
        <w:rPr>
          <w:b/>
          <w:bCs/>
          <w:color w:val="000000"/>
        </w:rPr>
        <w:t>2</w:t>
      </w:r>
      <w:r w:rsidRPr="005373FB">
        <w:rPr>
          <w:b/>
          <w:bCs/>
          <w:color w:val="000000"/>
        </w:rPr>
        <w:t>6. Какая из функций производственной системы связана с проверкой выполнения управленческих решений и оценкой их последствий? </w:t>
      </w:r>
      <w:r w:rsidRPr="005373FB">
        <w:rPr>
          <w:b/>
          <w:bCs/>
          <w:color w:val="000000"/>
        </w:rPr>
        <w:br/>
      </w:r>
      <w:r w:rsidRPr="005373FB">
        <w:rPr>
          <w:color w:val="000000"/>
        </w:rPr>
        <w:t>1) регулирование; </w:t>
      </w:r>
      <w:r w:rsidRPr="005373FB">
        <w:rPr>
          <w:color w:val="000000"/>
        </w:rPr>
        <w:br/>
        <w:t>2) планирование; </w:t>
      </w:r>
      <w:r w:rsidRPr="005373FB">
        <w:rPr>
          <w:color w:val="000000"/>
        </w:rPr>
        <w:br/>
        <w:t>3) анализ; </w:t>
      </w:r>
      <w:r w:rsidRPr="005373FB">
        <w:rPr>
          <w:color w:val="000000"/>
        </w:rPr>
        <w:br/>
        <w:t>4) контроль; </w:t>
      </w:r>
      <w:r w:rsidRPr="005373FB">
        <w:rPr>
          <w:color w:val="000000"/>
        </w:rPr>
        <w:br/>
        <w:t>5) координация. </w:t>
      </w:r>
    </w:p>
    <w:p w:rsidR="000F3B43" w:rsidRPr="005373FB" w:rsidRDefault="000F3B43" w:rsidP="005373FB">
      <w:pPr>
        <w:shd w:val="clear" w:color="auto" w:fill="FFFFFF"/>
        <w:rPr>
          <w:color w:val="000000"/>
        </w:rPr>
      </w:pPr>
      <w:r>
        <w:rPr>
          <w:b/>
          <w:bCs/>
          <w:color w:val="000000"/>
        </w:rPr>
        <w:t>2</w:t>
      </w:r>
      <w:r w:rsidRPr="005373FB">
        <w:rPr>
          <w:b/>
          <w:bCs/>
          <w:color w:val="000000"/>
        </w:rPr>
        <w:t>7. Что является заключительной фазой цикла производственного менеджмента? </w:t>
      </w:r>
      <w:r w:rsidRPr="005373FB">
        <w:rPr>
          <w:b/>
          <w:bCs/>
          <w:color w:val="000000"/>
        </w:rPr>
        <w:br/>
      </w:r>
      <w:r w:rsidRPr="005373FB">
        <w:rPr>
          <w:color w:val="000000"/>
        </w:rPr>
        <w:t>1) прогнозирование; </w:t>
      </w:r>
      <w:r w:rsidRPr="005373FB">
        <w:rPr>
          <w:color w:val="000000"/>
        </w:rPr>
        <w:br/>
        <w:t>2) планирование; </w:t>
      </w:r>
      <w:r w:rsidRPr="005373FB">
        <w:rPr>
          <w:color w:val="000000"/>
        </w:rPr>
        <w:br/>
        <w:t>3) мотивация; </w:t>
      </w:r>
      <w:r w:rsidRPr="005373FB">
        <w:rPr>
          <w:color w:val="000000"/>
        </w:rPr>
        <w:br/>
        <w:t>4) руководство; </w:t>
      </w:r>
      <w:r w:rsidRPr="005373FB">
        <w:rPr>
          <w:color w:val="000000"/>
        </w:rPr>
        <w:br/>
        <w:t>5) контроль. </w:t>
      </w:r>
      <w:r w:rsidRPr="005373FB">
        <w:rPr>
          <w:color w:val="000000"/>
        </w:rPr>
        <w:br/>
      </w:r>
      <w:r>
        <w:rPr>
          <w:b/>
          <w:bCs/>
          <w:color w:val="000000"/>
        </w:rPr>
        <w:t>2</w:t>
      </w:r>
      <w:r w:rsidRPr="005373FB">
        <w:rPr>
          <w:b/>
          <w:bCs/>
          <w:color w:val="000000"/>
        </w:rPr>
        <w:t>8. Назовите одно из требований, которому должны удовлетворять цели? </w:t>
      </w:r>
      <w:r w:rsidRPr="005373FB">
        <w:rPr>
          <w:b/>
          <w:bCs/>
          <w:color w:val="000000"/>
        </w:rPr>
        <w:br/>
      </w:r>
      <w:r w:rsidRPr="005373FB">
        <w:rPr>
          <w:color w:val="000000"/>
        </w:rPr>
        <w:t>1) конкретность; </w:t>
      </w:r>
      <w:r w:rsidRPr="005373FB">
        <w:rPr>
          <w:color w:val="000000"/>
        </w:rPr>
        <w:br/>
        <w:t>2) своевременность; </w:t>
      </w:r>
      <w:r w:rsidRPr="005373FB">
        <w:rPr>
          <w:color w:val="000000"/>
        </w:rPr>
        <w:br/>
        <w:t>3) достоверность; </w:t>
      </w:r>
      <w:r w:rsidRPr="005373FB">
        <w:rPr>
          <w:color w:val="000000"/>
        </w:rPr>
        <w:br/>
        <w:t>4) реальность; </w:t>
      </w:r>
      <w:r w:rsidRPr="005373FB">
        <w:rPr>
          <w:color w:val="000000"/>
        </w:rPr>
        <w:br/>
        <w:t>5) обтекаемость. </w:t>
      </w:r>
      <w:r w:rsidRPr="005373FB">
        <w:rPr>
          <w:color w:val="000000"/>
        </w:rPr>
        <w:br/>
      </w:r>
      <w:r>
        <w:rPr>
          <w:b/>
          <w:bCs/>
          <w:color w:val="000000"/>
        </w:rPr>
        <w:t>2</w:t>
      </w:r>
      <w:r w:rsidRPr="005373FB">
        <w:rPr>
          <w:b/>
          <w:bCs/>
          <w:color w:val="000000"/>
        </w:rPr>
        <w:t>9. Что такое руководство? </w:t>
      </w:r>
      <w:r w:rsidRPr="005373FB">
        <w:rPr>
          <w:b/>
          <w:bCs/>
          <w:color w:val="000000"/>
        </w:rPr>
        <w:br/>
      </w:r>
      <w:r w:rsidRPr="005373FB">
        <w:rPr>
          <w:color w:val="000000"/>
        </w:rPr>
        <w:t>1) поведение, при котором один человек реально влияет на деятельность других, обеспечивая движение к цели; </w:t>
      </w:r>
      <w:r w:rsidRPr="005373FB">
        <w:rPr>
          <w:color w:val="000000"/>
        </w:rPr>
        <w:br/>
        <w:t>2) четкая постановка задач перед исполнителями; </w:t>
      </w:r>
      <w:r w:rsidRPr="005373FB">
        <w:rPr>
          <w:color w:val="000000"/>
        </w:rPr>
        <w:br/>
        <w:t>3) определение ожидаемых результатов и контрольных сроков; </w:t>
      </w:r>
      <w:r w:rsidRPr="005373FB">
        <w:rPr>
          <w:color w:val="000000"/>
        </w:rPr>
        <w:br/>
        <w:t>4) связь между руководителем и подчиненным; </w:t>
      </w:r>
      <w:r w:rsidRPr="005373FB">
        <w:rPr>
          <w:color w:val="000000"/>
        </w:rPr>
        <w:br/>
        <w:t>5) способность воздействовать на работников, обладая определенными атрибутами власти. </w:t>
      </w:r>
      <w:r w:rsidRPr="005373FB">
        <w:rPr>
          <w:color w:val="000000"/>
        </w:rPr>
        <w:br/>
      </w:r>
      <w:r>
        <w:rPr>
          <w:b/>
          <w:bCs/>
          <w:color w:val="000000"/>
        </w:rPr>
        <w:t>3</w:t>
      </w:r>
      <w:r w:rsidRPr="005373FB">
        <w:rPr>
          <w:b/>
          <w:bCs/>
          <w:color w:val="000000"/>
        </w:rPr>
        <w:t>0 Что такое сборочная единица? </w:t>
      </w:r>
      <w:r w:rsidRPr="005373FB">
        <w:rPr>
          <w:b/>
          <w:bCs/>
          <w:color w:val="000000"/>
        </w:rPr>
        <w:br/>
      </w:r>
      <w:r w:rsidRPr="005373FB">
        <w:rPr>
          <w:color w:val="000000"/>
        </w:rPr>
        <w:t>1) разъемное или неразъемное сопряжение; </w:t>
      </w:r>
      <w:r w:rsidRPr="005373FB">
        <w:rPr>
          <w:color w:val="000000"/>
        </w:rPr>
        <w:br/>
        <w:t>2) несколько деталей; </w:t>
      </w:r>
      <w:r w:rsidRPr="005373FB">
        <w:rPr>
          <w:color w:val="000000"/>
        </w:rPr>
        <w:br/>
        <w:t>3) товары одного наименования; </w:t>
      </w:r>
      <w:r w:rsidRPr="005373FB">
        <w:rPr>
          <w:color w:val="000000"/>
        </w:rPr>
        <w:br/>
        <w:t>4) комплект изделий; </w:t>
      </w:r>
      <w:r w:rsidRPr="005373FB">
        <w:rPr>
          <w:color w:val="000000"/>
        </w:rPr>
        <w:br/>
        <w:t>5) конвейер. </w:t>
      </w:r>
      <w:r w:rsidRPr="005373FB">
        <w:rPr>
          <w:color w:val="000000"/>
        </w:rPr>
        <w:br/>
      </w:r>
      <w:r>
        <w:rPr>
          <w:b/>
          <w:bCs/>
          <w:color w:val="000000"/>
        </w:rPr>
        <w:t>3</w:t>
      </w:r>
      <w:r w:rsidRPr="005373FB">
        <w:rPr>
          <w:b/>
          <w:bCs/>
          <w:color w:val="000000"/>
        </w:rPr>
        <w:t>1. Что относится к изделиям основного производства? </w:t>
      </w:r>
      <w:r w:rsidRPr="005373FB">
        <w:rPr>
          <w:b/>
          <w:bCs/>
          <w:color w:val="000000"/>
        </w:rPr>
        <w:br/>
      </w:r>
      <w:r w:rsidRPr="005373FB">
        <w:rPr>
          <w:color w:val="000000"/>
        </w:rPr>
        <w:t>1) изделия для собственных нужд предприятия; </w:t>
      </w:r>
      <w:r w:rsidRPr="005373FB">
        <w:rPr>
          <w:color w:val="000000"/>
        </w:rPr>
        <w:br/>
        <w:t>2) изделия, предназначенные для товарной продукции; </w:t>
      </w:r>
      <w:r w:rsidRPr="005373FB">
        <w:rPr>
          <w:color w:val="000000"/>
        </w:rPr>
        <w:br/>
        <w:t>3) деталь; </w:t>
      </w:r>
      <w:r w:rsidRPr="005373FB">
        <w:rPr>
          <w:color w:val="000000"/>
        </w:rPr>
        <w:br/>
        <w:t>4) полуфабрикат; </w:t>
      </w:r>
      <w:r w:rsidRPr="005373FB">
        <w:rPr>
          <w:color w:val="000000"/>
        </w:rPr>
        <w:br/>
        <w:t>5) сырье.</w:t>
      </w:r>
    </w:p>
    <w:p w:rsidR="000F3B43" w:rsidRPr="005373FB" w:rsidRDefault="000F3B43" w:rsidP="005373FB">
      <w:pPr>
        <w:shd w:val="clear" w:color="auto" w:fill="FFFFFF"/>
        <w:rPr>
          <w:b/>
          <w:bCs/>
          <w:color w:val="000000"/>
        </w:rPr>
      </w:pPr>
      <w:r>
        <w:rPr>
          <w:b/>
          <w:bCs/>
          <w:color w:val="000000"/>
        </w:rPr>
        <w:t>3</w:t>
      </w:r>
      <w:r w:rsidRPr="005373FB">
        <w:rPr>
          <w:b/>
          <w:bCs/>
          <w:color w:val="000000"/>
        </w:rPr>
        <w:t>2. Какой признак лежит в основе деления технологических производственных процессов на механические, сборочно-разборочные, химические и консервационные?</w:t>
      </w:r>
    </w:p>
    <w:p w:rsidR="000F3B43" w:rsidRPr="005373FB" w:rsidRDefault="000F3B43" w:rsidP="005373FB">
      <w:pPr>
        <w:shd w:val="clear" w:color="auto" w:fill="FFFFFF"/>
        <w:rPr>
          <w:color w:val="000000"/>
        </w:rPr>
      </w:pPr>
      <w:r w:rsidRPr="005373FB">
        <w:rPr>
          <w:color w:val="000000"/>
        </w:rPr>
        <w:t>1) пропорциональность; </w:t>
      </w:r>
      <w:r w:rsidRPr="005373FB">
        <w:rPr>
          <w:color w:val="000000"/>
        </w:rPr>
        <w:br/>
        <w:t>2) гибкость и комплектность; </w:t>
      </w:r>
      <w:r w:rsidRPr="005373FB">
        <w:rPr>
          <w:color w:val="000000"/>
        </w:rPr>
        <w:br/>
        <w:t>3) методы превращения предметов труда в готовый продукт; </w:t>
      </w:r>
      <w:r w:rsidRPr="005373FB">
        <w:rPr>
          <w:color w:val="000000"/>
        </w:rPr>
        <w:br/>
        <w:t>4) методы изготовления продукции; </w:t>
      </w:r>
      <w:r w:rsidRPr="005373FB">
        <w:rPr>
          <w:color w:val="000000"/>
        </w:rPr>
        <w:br/>
        <w:t>5) размер, масса и количество изделий. </w:t>
      </w:r>
      <w:r w:rsidRPr="005373FB">
        <w:rPr>
          <w:color w:val="000000"/>
        </w:rPr>
        <w:br/>
      </w:r>
      <w:r>
        <w:rPr>
          <w:b/>
          <w:bCs/>
          <w:color w:val="000000"/>
        </w:rPr>
        <w:t>3</w:t>
      </w:r>
      <w:r w:rsidRPr="005373FB">
        <w:rPr>
          <w:b/>
          <w:bCs/>
          <w:color w:val="000000"/>
        </w:rPr>
        <w:t>3. Как называется производственный процесс, в ходе которого происходит изменение труда под воздействием живого труда? </w:t>
      </w:r>
      <w:r w:rsidRPr="005373FB">
        <w:rPr>
          <w:b/>
          <w:bCs/>
          <w:color w:val="000000"/>
        </w:rPr>
        <w:br/>
      </w:r>
      <w:r w:rsidRPr="005373FB">
        <w:rPr>
          <w:color w:val="000000"/>
        </w:rPr>
        <w:t>1) естественный; </w:t>
      </w:r>
      <w:r w:rsidRPr="005373FB">
        <w:rPr>
          <w:color w:val="000000"/>
        </w:rPr>
        <w:br/>
        <w:t>2) технологический; </w:t>
      </w:r>
      <w:r w:rsidRPr="005373FB">
        <w:rPr>
          <w:color w:val="000000"/>
        </w:rPr>
        <w:br/>
        <w:t>3) автоматический; </w:t>
      </w:r>
      <w:r w:rsidRPr="005373FB">
        <w:rPr>
          <w:color w:val="000000"/>
        </w:rPr>
        <w:br/>
        <w:t>4) группировочный; </w:t>
      </w:r>
      <w:r w:rsidRPr="005373FB">
        <w:rPr>
          <w:color w:val="000000"/>
        </w:rPr>
        <w:br/>
        <w:t>5) гибкий. </w:t>
      </w:r>
      <w:r w:rsidRPr="005373FB">
        <w:rPr>
          <w:color w:val="000000"/>
        </w:rPr>
        <w:br/>
      </w:r>
      <w:r>
        <w:rPr>
          <w:b/>
          <w:bCs/>
          <w:color w:val="000000"/>
        </w:rPr>
        <w:t>3</w:t>
      </w:r>
      <w:r w:rsidRPr="005373FB">
        <w:rPr>
          <w:b/>
          <w:bCs/>
          <w:color w:val="000000"/>
        </w:rPr>
        <w:t>4. Что такое производственный процесс? </w:t>
      </w:r>
      <w:r w:rsidRPr="005373FB">
        <w:rPr>
          <w:b/>
          <w:bCs/>
          <w:color w:val="000000"/>
        </w:rPr>
        <w:br/>
      </w:r>
      <w:r w:rsidRPr="005373FB">
        <w:rPr>
          <w:color w:val="000000"/>
        </w:rPr>
        <w:t>1) обучение персонала; </w:t>
      </w:r>
      <w:r w:rsidRPr="005373FB">
        <w:rPr>
          <w:color w:val="000000"/>
        </w:rPr>
        <w:br/>
        <w:t>2) внедрение новых технологий; </w:t>
      </w:r>
      <w:r w:rsidRPr="005373FB">
        <w:rPr>
          <w:color w:val="000000"/>
        </w:rPr>
        <w:br/>
        <w:t>3) процесс воспроизводства материальных благ и производственных отношений; </w:t>
      </w:r>
      <w:r w:rsidRPr="005373FB">
        <w:rPr>
          <w:color w:val="000000"/>
        </w:rPr>
        <w:br/>
        <w:t>4) совершенствование орудий труда; </w:t>
      </w:r>
      <w:r w:rsidRPr="005373FB">
        <w:rPr>
          <w:color w:val="000000"/>
        </w:rPr>
        <w:br/>
        <w:t>5) календарный период времени, в течение которого предмет труда проходит все стадии обработки. </w:t>
      </w:r>
      <w:r w:rsidRPr="005373FB">
        <w:rPr>
          <w:color w:val="000000"/>
        </w:rPr>
        <w:br/>
      </w:r>
      <w:r>
        <w:rPr>
          <w:b/>
          <w:bCs/>
          <w:color w:val="000000"/>
        </w:rPr>
        <w:t>3</w:t>
      </w:r>
      <w:r w:rsidRPr="005373FB">
        <w:rPr>
          <w:b/>
          <w:bCs/>
          <w:color w:val="000000"/>
        </w:rPr>
        <w:t>5. Как называются изделия, которые не изготавливают на данном предприятии, а получают в готовом виде? </w:t>
      </w:r>
      <w:r w:rsidRPr="005373FB">
        <w:rPr>
          <w:b/>
          <w:bCs/>
          <w:color w:val="000000"/>
        </w:rPr>
        <w:br/>
      </w:r>
      <w:r w:rsidRPr="005373FB">
        <w:rPr>
          <w:color w:val="000000"/>
        </w:rPr>
        <w:t>1) детали; </w:t>
      </w:r>
      <w:r w:rsidRPr="005373FB">
        <w:rPr>
          <w:color w:val="000000"/>
        </w:rPr>
        <w:br/>
        <w:t>2) комплектующие изделия; </w:t>
      </w:r>
      <w:r w:rsidRPr="005373FB">
        <w:rPr>
          <w:color w:val="000000"/>
        </w:rPr>
        <w:br/>
        <w:t>3) орудия труда; </w:t>
      </w:r>
      <w:r w:rsidRPr="005373FB">
        <w:rPr>
          <w:color w:val="000000"/>
        </w:rPr>
        <w:br/>
        <w:t>4) готовая продукция; </w:t>
      </w:r>
      <w:r w:rsidRPr="005373FB">
        <w:rPr>
          <w:color w:val="000000"/>
        </w:rPr>
        <w:br/>
        <w:t>5) сборочные единицы.</w:t>
      </w:r>
    </w:p>
    <w:p w:rsidR="000F3B43" w:rsidRPr="005373FB" w:rsidRDefault="000F3B43" w:rsidP="005373FB">
      <w:pPr>
        <w:rPr>
          <w:i/>
        </w:rPr>
      </w:pPr>
      <w:r>
        <w:rPr>
          <w:b/>
          <w:bCs/>
          <w:color w:val="000000"/>
        </w:rPr>
        <w:t>3</w:t>
      </w:r>
      <w:r w:rsidRPr="005373FB">
        <w:rPr>
          <w:b/>
          <w:bCs/>
          <w:color w:val="000000"/>
        </w:rPr>
        <w:t>6. Каким показателем характеризуется степень пропорциональности производства? </w:t>
      </w:r>
      <w:r w:rsidRPr="005373FB">
        <w:rPr>
          <w:b/>
          <w:bCs/>
          <w:color w:val="000000"/>
        </w:rPr>
        <w:br/>
      </w:r>
      <w:r w:rsidRPr="005373FB">
        <w:rPr>
          <w:color w:val="000000"/>
        </w:rPr>
        <w:t>1) соотношением деятельности производственного цикла и фактической его длительности; </w:t>
      </w:r>
      <w:r w:rsidRPr="005373FB">
        <w:rPr>
          <w:color w:val="000000"/>
        </w:rPr>
        <w:br/>
        <w:t>2) величиной отклонения мощности каждого передела от запланированного ритма выпуска; </w:t>
      </w:r>
      <w:r w:rsidRPr="005373FB">
        <w:rPr>
          <w:color w:val="000000"/>
        </w:rPr>
        <w:br/>
        <w:t>3) отношением длительности транспортных операций к общей продолжительности производственного цикла; </w:t>
      </w:r>
      <w:r w:rsidRPr="005373FB">
        <w:rPr>
          <w:color w:val="000000"/>
        </w:rPr>
        <w:br/>
        <w:t>4) количеством транспортных операций; </w:t>
      </w:r>
      <w:r w:rsidRPr="005373FB">
        <w:rPr>
          <w:color w:val="000000"/>
        </w:rPr>
        <w:br/>
        <w:t>5) количеством переделов. </w:t>
      </w:r>
      <w:r w:rsidRPr="005373FB">
        <w:rPr>
          <w:color w:val="000000"/>
        </w:rPr>
        <w:br/>
      </w:r>
      <w:r>
        <w:rPr>
          <w:b/>
          <w:bCs/>
          <w:color w:val="000000"/>
        </w:rPr>
        <w:t>3</w:t>
      </w:r>
      <w:r w:rsidRPr="005373FB">
        <w:rPr>
          <w:b/>
          <w:bCs/>
          <w:color w:val="000000"/>
        </w:rPr>
        <w:t>7. Назовите один из принципов рациональной организации производства. </w:t>
      </w:r>
      <w:r w:rsidRPr="005373FB">
        <w:rPr>
          <w:b/>
          <w:bCs/>
          <w:color w:val="000000"/>
        </w:rPr>
        <w:br/>
      </w:r>
      <w:r w:rsidRPr="005373FB">
        <w:rPr>
          <w:color w:val="000000"/>
        </w:rPr>
        <w:t>1) параллельность; </w:t>
      </w:r>
      <w:r w:rsidRPr="005373FB">
        <w:rPr>
          <w:color w:val="000000"/>
        </w:rPr>
        <w:br/>
        <w:t>2) эластичность; </w:t>
      </w:r>
      <w:r w:rsidRPr="005373FB">
        <w:rPr>
          <w:color w:val="000000"/>
        </w:rPr>
        <w:br/>
        <w:t>3) взаимозаменяемость; </w:t>
      </w:r>
      <w:r w:rsidRPr="005373FB">
        <w:rPr>
          <w:color w:val="000000"/>
        </w:rPr>
        <w:br/>
        <w:t>4) сопоставимость; </w:t>
      </w:r>
      <w:r w:rsidRPr="005373FB">
        <w:rPr>
          <w:color w:val="000000"/>
        </w:rPr>
        <w:br/>
        <w:t>5) единоначалие. </w:t>
      </w:r>
      <w:r w:rsidRPr="005373FB">
        <w:rPr>
          <w:color w:val="000000"/>
        </w:rPr>
        <w:br/>
      </w:r>
      <w:r>
        <w:rPr>
          <w:b/>
          <w:bCs/>
          <w:color w:val="000000"/>
        </w:rPr>
        <w:t>3</w:t>
      </w:r>
      <w:r w:rsidRPr="005373FB">
        <w:rPr>
          <w:b/>
          <w:bCs/>
          <w:color w:val="000000"/>
        </w:rPr>
        <w:t>8. В каком аспекте можно рассматривать непрерывность производства? </w:t>
      </w:r>
      <w:r w:rsidRPr="005373FB">
        <w:rPr>
          <w:b/>
          <w:bCs/>
          <w:color w:val="000000"/>
        </w:rPr>
        <w:br/>
      </w:r>
      <w:r w:rsidRPr="005373FB">
        <w:rPr>
          <w:color w:val="000000"/>
        </w:rPr>
        <w:t>1) непрерывного участия в процессе производства предметов труда-сырья и полуфабрикатов; </w:t>
      </w:r>
      <w:r w:rsidRPr="005373FB">
        <w:rPr>
          <w:color w:val="000000"/>
        </w:rPr>
        <w:br/>
        <w:t>2) непрерывной загрузки оборудования; </w:t>
      </w:r>
      <w:r w:rsidRPr="005373FB">
        <w:rPr>
          <w:color w:val="000000"/>
        </w:rPr>
        <w:br/>
        <w:t>3) рационального использования рабочего времени; </w:t>
      </w:r>
      <w:r w:rsidRPr="005373FB">
        <w:rPr>
          <w:color w:val="000000"/>
        </w:rPr>
        <w:br/>
        <w:t>4) в двух аспектах: непрерывного участия в процессе производства предметов труда-сырья и полуфабрикатов и непрерывной загрузки оборудования и рационального использования рабочего времени; </w:t>
      </w:r>
      <w:r w:rsidRPr="005373FB">
        <w:rPr>
          <w:color w:val="000000"/>
        </w:rPr>
        <w:br/>
        <w:t>5) в трех аспектах: сокращения межоперационных перерывов, применения непрерывных транспортных средств и использования взаимосвязанной системы машин и механизмов. </w:t>
      </w:r>
    </w:p>
    <w:p w:rsidR="000F3B43" w:rsidRPr="005373FB" w:rsidRDefault="000F3B43" w:rsidP="005373FB">
      <w:pPr>
        <w:shd w:val="clear" w:color="auto" w:fill="FFFFFF"/>
        <w:rPr>
          <w:color w:val="000000"/>
        </w:rPr>
      </w:pPr>
      <w:r>
        <w:rPr>
          <w:b/>
          <w:bCs/>
          <w:color w:val="000000"/>
        </w:rPr>
        <w:t>3</w:t>
      </w:r>
      <w:r w:rsidRPr="005373FB">
        <w:rPr>
          <w:b/>
          <w:bCs/>
          <w:color w:val="000000"/>
        </w:rPr>
        <w:t>9. Какой из принципов организации производства предполагает одновременное выполнение отдельных частей производственного процесса, применительно к разным частям общей партии деталей? </w:t>
      </w:r>
      <w:r w:rsidRPr="005373FB">
        <w:rPr>
          <w:b/>
          <w:bCs/>
          <w:color w:val="000000"/>
        </w:rPr>
        <w:br/>
      </w:r>
      <w:r w:rsidRPr="005373FB">
        <w:rPr>
          <w:color w:val="000000"/>
        </w:rPr>
        <w:t>1) параллельность; </w:t>
      </w:r>
      <w:r w:rsidRPr="005373FB">
        <w:rPr>
          <w:color w:val="000000"/>
        </w:rPr>
        <w:br/>
        <w:t>2) пропорциональность; </w:t>
      </w:r>
      <w:r w:rsidRPr="005373FB">
        <w:rPr>
          <w:color w:val="000000"/>
        </w:rPr>
        <w:br/>
        <w:t>3) непрерывность; </w:t>
      </w:r>
      <w:r w:rsidRPr="005373FB">
        <w:rPr>
          <w:color w:val="000000"/>
        </w:rPr>
        <w:br/>
        <w:t>4) ритмичность; </w:t>
      </w:r>
      <w:r w:rsidRPr="005373FB">
        <w:rPr>
          <w:color w:val="000000"/>
        </w:rPr>
        <w:br/>
        <w:t>5) гибкость.</w:t>
      </w:r>
    </w:p>
    <w:p w:rsidR="000F3B43" w:rsidRPr="005373FB" w:rsidRDefault="000F3B43" w:rsidP="005373FB">
      <w:pPr>
        <w:shd w:val="clear" w:color="auto" w:fill="FFFFFF"/>
        <w:rPr>
          <w:color w:val="000000"/>
        </w:rPr>
      </w:pPr>
      <w:r>
        <w:rPr>
          <w:b/>
          <w:bCs/>
          <w:color w:val="000000"/>
        </w:rPr>
        <w:t>4</w:t>
      </w:r>
      <w:r w:rsidRPr="005373FB">
        <w:rPr>
          <w:b/>
          <w:bCs/>
          <w:color w:val="000000"/>
        </w:rPr>
        <w:t>0. При каком условии обеспечивается полная загрузка оборудования и его нормальная эксплуатация, а также улучшается использование материально-энергетических ресурсов и рабочего времени? </w:t>
      </w:r>
      <w:r w:rsidRPr="005373FB">
        <w:rPr>
          <w:b/>
          <w:bCs/>
          <w:color w:val="000000"/>
        </w:rPr>
        <w:br/>
      </w:r>
      <w:r w:rsidRPr="005373FB">
        <w:rPr>
          <w:color w:val="000000"/>
        </w:rPr>
        <w:t>1) ритмичная работа; </w:t>
      </w:r>
      <w:r w:rsidRPr="005373FB">
        <w:rPr>
          <w:color w:val="000000"/>
        </w:rPr>
        <w:br/>
        <w:t>2) повышение технического уровня производства; </w:t>
      </w:r>
      <w:r w:rsidRPr="005373FB">
        <w:rPr>
          <w:color w:val="000000"/>
        </w:rPr>
        <w:br/>
        <w:t>3) сокращение кадров; </w:t>
      </w:r>
      <w:r w:rsidRPr="005373FB">
        <w:rPr>
          <w:color w:val="000000"/>
        </w:rPr>
        <w:br/>
        <w:t>4) инвестирование капитала; </w:t>
      </w:r>
      <w:r w:rsidRPr="005373FB">
        <w:rPr>
          <w:color w:val="000000"/>
        </w:rPr>
        <w:br/>
        <w:t>5) высокий уровень управления. </w:t>
      </w:r>
      <w:r w:rsidRPr="005373FB">
        <w:rPr>
          <w:color w:val="000000"/>
        </w:rPr>
        <w:br/>
      </w:r>
      <w:r>
        <w:rPr>
          <w:b/>
          <w:bCs/>
          <w:color w:val="000000"/>
        </w:rPr>
        <w:t>41</w:t>
      </w:r>
      <w:r w:rsidRPr="005373FB">
        <w:rPr>
          <w:b/>
          <w:bCs/>
          <w:color w:val="000000"/>
        </w:rPr>
        <w:t>. Какой метод применяется для поддержания пропорциональности в производстве? </w:t>
      </w:r>
      <w:r w:rsidRPr="005373FB">
        <w:rPr>
          <w:b/>
          <w:bCs/>
          <w:color w:val="000000"/>
        </w:rPr>
        <w:br/>
      </w:r>
      <w:r w:rsidRPr="005373FB">
        <w:rPr>
          <w:color w:val="000000"/>
        </w:rPr>
        <w:t>1) оперативно-календарное планирование; </w:t>
      </w:r>
      <w:r w:rsidRPr="005373FB">
        <w:rPr>
          <w:color w:val="000000"/>
        </w:rPr>
        <w:br/>
        <w:t>2) линейное программирование; </w:t>
      </w:r>
      <w:r w:rsidRPr="005373FB">
        <w:rPr>
          <w:color w:val="000000"/>
        </w:rPr>
        <w:br/>
        <w:t>3) сетевой график; </w:t>
      </w:r>
      <w:r w:rsidRPr="005373FB">
        <w:rPr>
          <w:color w:val="000000"/>
        </w:rPr>
        <w:br/>
        <w:t>4) платежная матрица; </w:t>
      </w:r>
      <w:r w:rsidRPr="005373FB">
        <w:rPr>
          <w:color w:val="000000"/>
        </w:rPr>
        <w:br/>
        <w:t>5) прогнозирование. </w:t>
      </w:r>
      <w:r w:rsidRPr="005373FB">
        <w:rPr>
          <w:color w:val="000000"/>
        </w:rPr>
        <w:br/>
      </w:r>
      <w:r>
        <w:rPr>
          <w:b/>
          <w:bCs/>
          <w:color w:val="000000"/>
        </w:rPr>
        <w:t>42</w:t>
      </w:r>
      <w:r w:rsidRPr="005373FB">
        <w:rPr>
          <w:b/>
          <w:bCs/>
          <w:color w:val="000000"/>
        </w:rPr>
        <w:t>. Назовите одну из предпосылок непрерывности производства? </w:t>
      </w:r>
      <w:r w:rsidRPr="005373FB">
        <w:rPr>
          <w:b/>
          <w:bCs/>
          <w:color w:val="000000"/>
        </w:rPr>
        <w:br/>
      </w:r>
      <w:r w:rsidRPr="005373FB">
        <w:rPr>
          <w:color w:val="000000"/>
        </w:rPr>
        <w:t>1) ритмичность производства; </w:t>
      </w:r>
      <w:r w:rsidRPr="005373FB">
        <w:rPr>
          <w:color w:val="000000"/>
        </w:rPr>
        <w:br/>
        <w:t>2) прямоточность в организации производственного процесса; </w:t>
      </w:r>
      <w:r w:rsidRPr="005373FB">
        <w:rPr>
          <w:color w:val="000000"/>
        </w:rPr>
        <w:br/>
        <w:t>3) равномерный выпуск продукции; </w:t>
      </w:r>
      <w:r w:rsidRPr="005373FB">
        <w:rPr>
          <w:color w:val="000000"/>
        </w:rPr>
        <w:br/>
        <w:t>4) обеспечение наиболее длинного пути прохождения изделием всех стадий обработки; </w:t>
      </w:r>
      <w:r w:rsidRPr="005373FB">
        <w:rPr>
          <w:color w:val="000000"/>
        </w:rPr>
        <w:br/>
        <w:t>5) непрерывность движения предметов труда. </w:t>
      </w:r>
      <w:r w:rsidRPr="005373FB">
        <w:rPr>
          <w:color w:val="000000"/>
        </w:rPr>
        <w:br/>
      </w:r>
      <w:r>
        <w:rPr>
          <w:b/>
          <w:bCs/>
          <w:color w:val="000000"/>
        </w:rPr>
        <w:t>43</w:t>
      </w:r>
      <w:r w:rsidRPr="005373FB">
        <w:rPr>
          <w:b/>
          <w:bCs/>
          <w:color w:val="000000"/>
        </w:rPr>
        <w:t>. Чем обеспечивается непрерывность работ в пределах операции? </w:t>
      </w:r>
      <w:r w:rsidRPr="005373FB">
        <w:rPr>
          <w:b/>
          <w:bCs/>
          <w:color w:val="000000"/>
        </w:rPr>
        <w:br/>
      </w:r>
      <w:r w:rsidRPr="005373FB">
        <w:rPr>
          <w:color w:val="000000"/>
        </w:rPr>
        <w:t>1) совершенствованием орудий труда; </w:t>
      </w:r>
      <w:r w:rsidRPr="005373FB">
        <w:rPr>
          <w:color w:val="000000"/>
        </w:rPr>
        <w:br/>
        <w:t>2) введением автоматической переналадки; </w:t>
      </w:r>
      <w:r w:rsidRPr="005373FB">
        <w:rPr>
          <w:color w:val="000000"/>
        </w:rPr>
        <w:br/>
        <w:t>3) автоматизацией вспомогательных процессов; </w:t>
      </w:r>
      <w:r w:rsidRPr="005373FB">
        <w:rPr>
          <w:color w:val="000000"/>
        </w:rPr>
        <w:br/>
        <w:t>4) использованием специальной оснастки и приспособлений; </w:t>
      </w:r>
      <w:r w:rsidRPr="005373FB">
        <w:rPr>
          <w:color w:val="000000"/>
        </w:rPr>
        <w:br/>
        <w:t>5) всем вышеперечисленным; </w:t>
      </w:r>
      <w:r w:rsidRPr="005373FB">
        <w:rPr>
          <w:color w:val="000000"/>
        </w:rPr>
        <w:br/>
        <w:t> </w:t>
      </w:r>
      <w:r>
        <w:rPr>
          <w:b/>
          <w:bCs/>
          <w:color w:val="000000"/>
        </w:rPr>
        <w:t>44</w:t>
      </w:r>
      <w:r w:rsidRPr="005373FB">
        <w:rPr>
          <w:b/>
          <w:bCs/>
          <w:color w:val="000000"/>
        </w:rPr>
        <w:t>. Какой из видов организации движения производственных процессов характеризуется тем, что процесс обработки деталей данной партии начинается раньше, чем полностью заканчивается</w:t>
      </w:r>
      <w:r w:rsidRPr="005373FB">
        <w:rPr>
          <w:color w:val="000000"/>
        </w:rPr>
        <w:t> </w:t>
      </w:r>
      <w:r w:rsidRPr="005373FB">
        <w:rPr>
          <w:b/>
          <w:bCs/>
          <w:color w:val="000000"/>
        </w:rPr>
        <w:t>обработка всей партии деталей на каждой предыдущей операции? </w:t>
      </w:r>
      <w:r w:rsidRPr="005373FB">
        <w:rPr>
          <w:b/>
          <w:bCs/>
          <w:color w:val="000000"/>
        </w:rPr>
        <w:br/>
      </w:r>
      <w:r w:rsidRPr="005373FB">
        <w:rPr>
          <w:color w:val="000000"/>
        </w:rPr>
        <w:t>1) параллельно-последовательный; </w:t>
      </w:r>
      <w:r w:rsidRPr="005373FB">
        <w:rPr>
          <w:color w:val="000000"/>
        </w:rPr>
        <w:br/>
        <w:t>2) параллельный; </w:t>
      </w:r>
      <w:r w:rsidRPr="005373FB">
        <w:rPr>
          <w:color w:val="000000"/>
        </w:rPr>
        <w:br/>
        <w:t>3) последовательный; </w:t>
      </w:r>
      <w:r w:rsidRPr="005373FB">
        <w:rPr>
          <w:color w:val="000000"/>
        </w:rPr>
        <w:br/>
        <w:t>4) верны ответы 1, 2, 3. </w:t>
      </w:r>
      <w:r w:rsidRPr="005373FB">
        <w:rPr>
          <w:color w:val="000000"/>
        </w:rPr>
        <w:br/>
        <w:t>5) верны ответы 2 и 3. </w:t>
      </w:r>
      <w:r w:rsidRPr="005373FB">
        <w:rPr>
          <w:color w:val="000000"/>
        </w:rPr>
        <w:br/>
      </w:r>
      <w:r>
        <w:rPr>
          <w:b/>
          <w:bCs/>
          <w:color w:val="000000"/>
        </w:rPr>
        <w:t>45</w:t>
      </w:r>
      <w:r w:rsidRPr="005373FB">
        <w:rPr>
          <w:b/>
          <w:bCs/>
          <w:color w:val="000000"/>
        </w:rPr>
        <w:t>. Как называется период, в течение которого предмет труда находится непосредственно в процессе изготовления? </w:t>
      </w:r>
      <w:r w:rsidRPr="005373FB">
        <w:rPr>
          <w:b/>
          <w:bCs/>
          <w:color w:val="000000"/>
        </w:rPr>
        <w:br/>
      </w:r>
      <w:r w:rsidRPr="005373FB">
        <w:rPr>
          <w:color w:val="000000"/>
        </w:rPr>
        <w:t>1) перерыв; </w:t>
      </w:r>
      <w:r w:rsidRPr="005373FB">
        <w:rPr>
          <w:color w:val="000000"/>
        </w:rPr>
        <w:br/>
        <w:t>2) рабочий период; </w:t>
      </w:r>
      <w:r w:rsidRPr="005373FB">
        <w:rPr>
          <w:color w:val="000000"/>
        </w:rPr>
        <w:br/>
        <w:t>3) период обработки; </w:t>
      </w:r>
      <w:r w:rsidRPr="005373FB">
        <w:rPr>
          <w:color w:val="000000"/>
        </w:rPr>
        <w:br/>
        <w:t>4) сборка изделий; </w:t>
      </w:r>
      <w:r w:rsidRPr="005373FB">
        <w:rPr>
          <w:color w:val="000000"/>
        </w:rPr>
        <w:br/>
        <w:t>5) контрольная операция. </w:t>
      </w:r>
      <w:r w:rsidRPr="005373FB">
        <w:rPr>
          <w:color w:val="000000"/>
        </w:rPr>
        <w:br/>
      </w:r>
      <w:r>
        <w:rPr>
          <w:b/>
          <w:bCs/>
          <w:color w:val="000000"/>
        </w:rPr>
        <w:t>46</w:t>
      </w:r>
      <w:r w:rsidRPr="005373FB">
        <w:rPr>
          <w:b/>
          <w:bCs/>
          <w:color w:val="000000"/>
        </w:rPr>
        <w:t>. Что такое партия деталей? </w:t>
      </w:r>
      <w:r w:rsidRPr="005373FB">
        <w:rPr>
          <w:b/>
          <w:bCs/>
          <w:color w:val="000000"/>
        </w:rPr>
        <w:br/>
      </w:r>
      <w:r w:rsidRPr="005373FB">
        <w:rPr>
          <w:color w:val="000000"/>
        </w:rPr>
        <w:t>1) количество разноименных деталей, одновременно запускаемых в производство; </w:t>
      </w:r>
      <w:r w:rsidRPr="005373FB">
        <w:rPr>
          <w:color w:val="000000"/>
        </w:rPr>
        <w:br/>
        <w:t>2) количество одноименных деталей, в разное время запускаемых в производство; </w:t>
      </w:r>
      <w:r w:rsidRPr="005373FB">
        <w:rPr>
          <w:color w:val="000000"/>
        </w:rPr>
        <w:br/>
        <w:t>3) количество одноименных деталей, одновременно запускаемых в производство; </w:t>
      </w:r>
      <w:r w:rsidRPr="005373FB">
        <w:rPr>
          <w:color w:val="000000"/>
        </w:rPr>
        <w:br/>
        <w:t>4) количество разноименных деталей, в разное время запускаемых в производство; </w:t>
      </w:r>
      <w:r w:rsidRPr="005373FB">
        <w:rPr>
          <w:color w:val="000000"/>
        </w:rPr>
        <w:br/>
        <w:t>5) количество разных машин, одновременно запускаемых в сборку. </w:t>
      </w:r>
      <w:r w:rsidRPr="005373FB">
        <w:rPr>
          <w:color w:val="000000"/>
        </w:rPr>
        <w:br/>
      </w:r>
      <w:r>
        <w:rPr>
          <w:b/>
          <w:bCs/>
          <w:color w:val="000000"/>
        </w:rPr>
        <w:t>47</w:t>
      </w:r>
      <w:r w:rsidRPr="005373FB">
        <w:rPr>
          <w:b/>
          <w:bCs/>
          <w:color w:val="000000"/>
        </w:rPr>
        <w:t>. Какое оборудование наиболее широко применяется в единичном производстве? </w:t>
      </w:r>
      <w:r w:rsidRPr="005373FB">
        <w:rPr>
          <w:b/>
          <w:bCs/>
          <w:color w:val="000000"/>
        </w:rPr>
        <w:br/>
      </w:r>
      <w:r w:rsidRPr="005373FB">
        <w:rPr>
          <w:color w:val="000000"/>
        </w:rPr>
        <w:t>1) универсальное; </w:t>
      </w:r>
      <w:r w:rsidRPr="005373FB">
        <w:rPr>
          <w:color w:val="000000"/>
        </w:rPr>
        <w:br/>
        <w:t>2) специализированное; </w:t>
      </w:r>
      <w:r w:rsidRPr="005373FB">
        <w:rPr>
          <w:color w:val="000000"/>
        </w:rPr>
        <w:br/>
        <w:t>3) полуавтоматы; </w:t>
      </w:r>
      <w:r w:rsidRPr="005373FB">
        <w:rPr>
          <w:color w:val="000000"/>
        </w:rPr>
        <w:br/>
        <w:t>4) автоматическое; </w:t>
      </w:r>
      <w:r w:rsidRPr="005373FB">
        <w:rPr>
          <w:color w:val="000000"/>
        </w:rPr>
        <w:br/>
        <w:t>5) верны ответы 1, 2. </w:t>
      </w:r>
      <w:r w:rsidRPr="005373FB">
        <w:rPr>
          <w:color w:val="000000"/>
        </w:rPr>
        <w:br/>
      </w:r>
      <w:r>
        <w:rPr>
          <w:b/>
          <w:bCs/>
          <w:color w:val="000000"/>
        </w:rPr>
        <w:t>48</w:t>
      </w:r>
      <w:r w:rsidRPr="005373FB">
        <w:rPr>
          <w:b/>
          <w:bCs/>
          <w:color w:val="000000"/>
        </w:rPr>
        <w:t>. Как называется количество одинаковых машин, одновременно запускаемых в сборку? </w:t>
      </w:r>
      <w:r w:rsidRPr="005373FB">
        <w:rPr>
          <w:b/>
          <w:bCs/>
          <w:color w:val="000000"/>
        </w:rPr>
        <w:br/>
      </w:r>
      <w:r w:rsidRPr="005373FB">
        <w:rPr>
          <w:color w:val="000000"/>
        </w:rPr>
        <w:t>1) партия деталей; </w:t>
      </w:r>
      <w:r w:rsidRPr="005373FB">
        <w:rPr>
          <w:color w:val="000000"/>
        </w:rPr>
        <w:br/>
        <w:t>2) серия машин; </w:t>
      </w:r>
      <w:r w:rsidRPr="005373FB">
        <w:rPr>
          <w:color w:val="000000"/>
        </w:rPr>
        <w:br/>
        <w:t>3) партия машин; </w:t>
      </w:r>
      <w:r w:rsidRPr="005373FB">
        <w:rPr>
          <w:color w:val="000000"/>
        </w:rPr>
        <w:br/>
        <w:t>4) серия деталей; </w:t>
      </w:r>
      <w:r w:rsidRPr="005373FB">
        <w:rPr>
          <w:color w:val="000000"/>
        </w:rPr>
        <w:br/>
        <w:t>5) сборочный узел. </w:t>
      </w:r>
      <w:r w:rsidRPr="005373FB">
        <w:rPr>
          <w:color w:val="000000"/>
        </w:rPr>
        <w:br/>
      </w:r>
      <w:r>
        <w:rPr>
          <w:b/>
          <w:bCs/>
          <w:color w:val="000000"/>
        </w:rPr>
        <w:t>49</w:t>
      </w:r>
      <w:r w:rsidRPr="005373FB">
        <w:rPr>
          <w:b/>
          <w:bCs/>
          <w:color w:val="000000"/>
        </w:rPr>
        <w:t>. Какой тип производства характеризуется непрерывным изготовлением ограниченной номенклатуры изделий на узкоспециализированных рабочих местах? </w:t>
      </w:r>
      <w:r w:rsidRPr="005373FB">
        <w:rPr>
          <w:b/>
          <w:bCs/>
          <w:color w:val="000000"/>
        </w:rPr>
        <w:br/>
      </w:r>
      <w:r w:rsidRPr="005373FB">
        <w:rPr>
          <w:color w:val="000000"/>
        </w:rPr>
        <w:t>1) мелкосерийный; </w:t>
      </w:r>
      <w:r w:rsidRPr="005373FB">
        <w:rPr>
          <w:color w:val="000000"/>
        </w:rPr>
        <w:br/>
        <w:t>2) единичный; </w:t>
      </w:r>
      <w:r w:rsidRPr="005373FB">
        <w:rPr>
          <w:color w:val="000000"/>
        </w:rPr>
        <w:br/>
        <w:t>3) массовый; </w:t>
      </w:r>
      <w:r w:rsidRPr="005373FB">
        <w:rPr>
          <w:color w:val="000000"/>
        </w:rPr>
        <w:br/>
        <w:t>4) серийный; </w:t>
      </w:r>
      <w:r w:rsidRPr="005373FB">
        <w:rPr>
          <w:color w:val="000000"/>
        </w:rPr>
        <w:br/>
        <w:t>5) эксклюзивный. </w:t>
      </w:r>
      <w:r w:rsidRPr="005373FB">
        <w:rPr>
          <w:color w:val="000000"/>
        </w:rPr>
        <w:br/>
      </w:r>
      <w:r>
        <w:rPr>
          <w:b/>
          <w:bCs/>
          <w:color w:val="000000"/>
        </w:rPr>
        <w:t>50</w:t>
      </w:r>
      <w:r w:rsidRPr="005373FB">
        <w:rPr>
          <w:b/>
          <w:bCs/>
          <w:color w:val="000000"/>
        </w:rPr>
        <w:t>. Как называется основной раздел перспективного и годового бизнес-плана развития предприятия, в котором определяются объем изготовления и выпуска продукции по номенклатуре, ассортименту и качеству? </w:t>
      </w:r>
      <w:r w:rsidRPr="005373FB">
        <w:rPr>
          <w:b/>
          <w:bCs/>
          <w:color w:val="000000"/>
        </w:rPr>
        <w:br/>
      </w:r>
      <w:r w:rsidRPr="005373FB">
        <w:rPr>
          <w:color w:val="000000"/>
        </w:rPr>
        <w:t>1) финансовый план; </w:t>
      </w:r>
      <w:r w:rsidRPr="005373FB">
        <w:rPr>
          <w:color w:val="000000"/>
        </w:rPr>
        <w:br/>
        <w:t>2) маркетинговые исследования; </w:t>
      </w:r>
      <w:r w:rsidRPr="005373FB">
        <w:rPr>
          <w:color w:val="000000"/>
        </w:rPr>
        <w:br/>
        <w:t>3) производственная программа; </w:t>
      </w:r>
      <w:r w:rsidRPr="005373FB">
        <w:rPr>
          <w:color w:val="000000"/>
        </w:rPr>
        <w:br/>
        <w:t>4) сбытовая концепция; </w:t>
      </w:r>
      <w:r w:rsidRPr="005373FB">
        <w:rPr>
          <w:color w:val="000000"/>
        </w:rPr>
        <w:br/>
        <w:t>5) график отгрузки. </w:t>
      </w:r>
      <w:r w:rsidRPr="005373FB">
        <w:rPr>
          <w:color w:val="000000"/>
        </w:rPr>
        <w:br/>
      </w:r>
      <w:r>
        <w:rPr>
          <w:b/>
          <w:bCs/>
          <w:color w:val="000000"/>
        </w:rPr>
        <w:t>51</w:t>
      </w:r>
      <w:r w:rsidRPr="005373FB">
        <w:rPr>
          <w:b/>
          <w:bCs/>
          <w:color w:val="000000"/>
        </w:rPr>
        <w:t>. Что такое проектная мощность?</w:t>
      </w:r>
    </w:p>
    <w:p w:rsidR="000F3B43" w:rsidRPr="005373FB" w:rsidRDefault="000F3B43" w:rsidP="005373FB">
      <w:pPr>
        <w:shd w:val="clear" w:color="auto" w:fill="FFFFFF"/>
      </w:pPr>
      <w:r w:rsidRPr="005373FB">
        <w:rPr>
          <w:color w:val="000000"/>
        </w:rPr>
        <w:t>1) мощность на начало года; </w:t>
      </w:r>
      <w:r w:rsidRPr="005373FB">
        <w:rPr>
          <w:color w:val="000000"/>
        </w:rPr>
        <w:br/>
        <w:t>2) мощность на конец года, определяемая суммированием входящей и вводимой мощностей за вычетом выбывающей; </w:t>
      </w:r>
      <w:r w:rsidRPr="005373FB">
        <w:rPr>
          <w:color w:val="000000"/>
        </w:rPr>
        <w:br/>
        <w:t>3) среднегодовая производственная мощность; </w:t>
      </w:r>
      <w:r w:rsidRPr="005373FB">
        <w:rPr>
          <w:color w:val="000000"/>
        </w:rPr>
        <w:br/>
        <w:t>4) мощность, предусмотренная проектом строительства, реконструкции и расширения предприятия; </w:t>
      </w:r>
      <w:r w:rsidRPr="005373FB">
        <w:rPr>
          <w:color w:val="000000"/>
        </w:rPr>
        <w:br/>
        <w:t>5) предполагаемое использование производственной мощности. </w:t>
      </w:r>
      <w:r w:rsidRPr="005373FB">
        <w:rPr>
          <w:color w:val="000000"/>
        </w:rPr>
        <w:br/>
      </w:r>
      <w:r>
        <w:rPr>
          <w:b/>
          <w:bCs/>
          <w:color w:val="000000"/>
        </w:rPr>
        <w:t>52</w:t>
      </w:r>
      <w:r w:rsidRPr="005373FB">
        <w:rPr>
          <w:b/>
          <w:bCs/>
          <w:color w:val="000000"/>
        </w:rPr>
        <w:t>. По какому показателю определяется производственная мощность? </w:t>
      </w:r>
      <w:r w:rsidRPr="005373FB">
        <w:rPr>
          <w:b/>
          <w:bCs/>
          <w:color w:val="000000"/>
        </w:rPr>
        <w:br/>
      </w:r>
      <w:r w:rsidRPr="005373FB">
        <w:rPr>
          <w:color w:val="000000"/>
        </w:rPr>
        <w:t>1) по мощности ведущих производств; </w:t>
      </w:r>
      <w:r w:rsidRPr="005373FB">
        <w:rPr>
          <w:color w:val="000000"/>
        </w:rPr>
        <w:br/>
        <w:t>2) по мощности вспомогательных производств; </w:t>
      </w:r>
      <w:r w:rsidRPr="005373FB">
        <w:rPr>
          <w:color w:val="000000"/>
        </w:rPr>
        <w:br/>
        <w:t>3) по номенклатуре выпускаемой продукции; </w:t>
      </w:r>
      <w:r w:rsidRPr="005373FB">
        <w:rPr>
          <w:color w:val="000000"/>
        </w:rPr>
        <w:br/>
        <w:t>4) по числу единиц ведущего оборудования; </w:t>
      </w:r>
      <w:r w:rsidRPr="005373FB">
        <w:rPr>
          <w:color w:val="000000"/>
        </w:rPr>
        <w:br/>
        <w:t>5) по характеру производства. </w:t>
      </w:r>
      <w:r w:rsidRPr="005373FB">
        <w:rPr>
          <w:color w:val="000000"/>
        </w:rPr>
        <w:br/>
      </w:r>
      <w:r>
        <w:rPr>
          <w:b/>
          <w:bCs/>
        </w:rPr>
        <w:t>53</w:t>
      </w:r>
      <w:r w:rsidRPr="005373FB">
        <w:rPr>
          <w:b/>
          <w:bCs/>
        </w:rPr>
        <w:t>. Какие предприятия наилучшим образом приспособлены к перестройке</w:t>
      </w:r>
      <w:r w:rsidRPr="005373FB">
        <w:t xml:space="preserve"> производства на новые виды продукции, организации дополнительных рабочих мест? </w:t>
      </w:r>
      <w:r w:rsidRPr="005373FB">
        <w:br/>
        <w:t>1) малые и средние предприятия; </w:t>
      </w:r>
      <w:r w:rsidRPr="005373FB">
        <w:br/>
        <w:t>2) крупные предприятия; </w:t>
      </w:r>
      <w:r w:rsidRPr="005373FB">
        <w:br/>
        <w:t>3) концерны; </w:t>
      </w:r>
      <w:r w:rsidRPr="005373FB">
        <w:br/>
        <w:t>4) совместные предприятия; </w:t>
      </w:r>
      <w:r w:rsidRPr="005373FB">
        <w:br/>
        <w:t>5) коммерческие предприятия. </w:t>
      </w:r>
    </w:p>
    <w:p w:rsidR="000F3B43" w:rsidRDefault="000F3B43" w:rsidP="0090357F">
      <w:pPr>
        <w:autoSpaceDE w:val="0"/>
        <w:autoSpaceDN w:val="0"/>
        <w:adjustRightInd w:val="0"/>
        <w:jc w:val="center"/>
        <w:rPr>
          <w:b/>
          <w:bCs/>
        </w:rPr>
      </w:pPr>
    </w:p>
    <w:p w:rsidR="000F3B43" w:rsidRDefault="000F3B43" w:rsidP="0090357F">
      <w:pPr>
        <w:autoSpaceDE w:val="0"/>
        <w:autoSpaceDN w:val="0"/>
        <w:adjustRightInd w:val="0"/>
        <w:jc w:val="center"/>
        <w:rPr>
          <w:b/>
          <w:bCs/>
        </w:rPr>
      </w:pPr>
      <w:r w:rsidRPr="00DC11F5">
        <w:rPr>
          <w:b/>
          <w:bCs/>
        </w:rPr>
        <w:t>Прим</w:t>
      </w:r>
      <w:r>
        <w:rPr>
          <w:b/>
          <w:bCs/>
        </w:rPr>
        <w:t>ерный список вопросов к зачету</w:t>
      </w:r>
    </w:p>
    <w:p w:rsidR="000F3B43" w:rsidRPr="00092ACC" w:rsidRDefault="000F3B43" w:rsidP="0039795A"/>
    <w:p w:rsidR="000F3B43" w:rsidRDefault="000F3B43" w:rsidP="0039795A">
      <w:r>
        <w:t>1.Сущность и функции производственного менеджмента.</w:t>
      </w:r>
    </w:p>
    <w:p w:rsidR="000F3B43" w:rsidRDefault="000F3B43" w:rsidP="0039795A">
      <w:r>
        <w:t>2.Производственный процесс и его структура.</w:t>
      </w:r>
    </w:p>
    <w:p w:rsidR="000F3B43" w:rsidRDefault="000F3B43" w:rsidP="0039795A">
      <w:r>
        <w:t>3.Классификация производственных процессов.</w:t>
      </w:r>
    </w:p>
    <w:p w:rsidR="000F3B43" w:rsidRDefault="000F3B43" w:rsidP="0039795A">
      <w:r>
        <w:t>4.Принципы рациональной организации производственного процесса.</w:t>
      </w:r>
    </w:p>
    <w:p w:rsidR="000F3B43" w:rsidRDefault="000F3B43" w:rsidP="0039795A">
      <w:r>
        <w:t>5.Производственный цикл: понятие, структура.</w:t>
      </w:r>
    </w:p>
    <w:p w:rsidR="000F3B43" w:rsidRDefault="000F3B43" w:rsidP="0039795A">
      <w:r>
        <w:t>6.Расчет и анализ производственного цикла. Пути и эффективность сокращения</w:t>
      </w:r>
    </w:p>
    <w:p w:rsidR="000F3B43" w:rsidRDefault="000F3B43" w:rsidP="0039795A">
      <w:r>
        <w:t>производственного цикла.</w:t>
      </w:r>
    </w:p>
    <w:p w:rsidR="000F3B43" w:rsidRDefault="000F3B43" w:rsidP="0039795A">
      <w:r>
        <w:t>7.Производственная структура предприятия и ее элементы.</w:t>
      </w:r>
    </w:p>
    <w:p w:rsidR="000F3B43" w:rsidRDefault="000F3B43" w:rsidP="0039795A">
      <w:r>
        <w:t>8.Принципы рационального размещения подразделений предприятия.</w:t>
      </w:r>
    </w:p>
    <w:p w:rsidR="000F3B43" w:rsidRDefault="000F3B43" w:rsidP="0039795A">
      <w:r>
        <w:t>9.Формы специализации подразделений предприятия.</w:t>
      </w:r>
    </w:p>
    <w:p w:rsidR="000F3B43" w:rsidRDefault="000F3B43" w:rsidP="0039795A">
      <w:r>
        <w:t>10.Организационные типы производства: понятие, факторы и показатели, характеристика.</w:t>
      </w:r>
    </w:p>
    <w:p w:rsidR="000F3B43" w:rsidRDefault="000F3B43" w:rsidP="0039795A">
      <w:r>
        <w:t>11.Методы организации производства: понятие, разновидности, характеристика.</w:t>
      </w:r>
    </w:p>
    <w:p w:rsidR="000F3B43" w:rsidRDefault="000F3B43" w:rsidP="0039795A">
      <w:r>
        <w:t>12. Не поточные формы организации производственного процесса.</w:t>
      </w:r>
    </w:p>
    <w:p w:rsidR="000F3B43" w:rsidRDefault="000F3B43" w:rsidP="0039795A">
      <w:r>
        <w:t>13.Организация поточного производства. Организация автоматизированного производства.</w:t>
      </w:r>
    </w:p>
    <w:p w:rsidR="000F3B43" w:rsidRDefault="000F3B43" w:rsidP="0039795A">
      <w:r>
        <w:t>14.Формы организации производственных процессов.</w:t>
      </w:r>
    </w:p>
    <w:p w:rsidR="000F3B43" w:rsidRDefault="000F3B43" w:rsidP="0039795A">
      <w:r>
        <w:t>15.Задачи и основные показатели организации труда.</w:t>
      </w:r>
    </w:p>
    <w:p w:rsidR="000F3B43" w:rsidRDefault="000F3B43" w:rsidP="0039795A">
      <w:r>
        <w:t>16.Организация рабочих мест.</w:t>
      </w:r>
    </w:p>
    <w:p w:rsidR="000F3B43" w:rsidRDefault="000F3B43" w:rsidP="0039795A">
      <w:r>
        <w:t>17.Сущность и задачи нормирования труда.</w:t>
      </w:r>
    </w:p>
    <w:p w:rsidR="000F3B43" w:rsidRDefault="000F3B43" w:rsidP="0039795A">
      <w:r>
        <w:t>18.Качество продукции и его показатели.</w:t>
      </w:r>
    </w:p>
    <w:p w:rsidR="000F3B43" w:rsidRDefault="000F3B43" w:rsidP="0039795A">
      <w:r>
        <w:t>19.Системы качества.</w:t>
      </w:r>
    </w:p>
    <w:p w:rsidR="000F3B43" w:rsidRDefault="000F3B43" w:rsidP="0039795A">
      <w:r>
        <w:t>20.Сертификация продукции и систем качества.</w:t>
      </w:r>
    </w:p>
    <w:p w:rsidR="000F3B43" w:rsidRDefault="000F3B43" w:rsidP="0039795A">
      <w:r>
        <w:t>21.Серия международных стандартов по сертификации.</w:t>
      </w:r>
    </w:p>
    <w:p w:rsidR="000F3B43" w:rsidRDefault="000F3B43" w:rsidP="0039795A">
      <w:r>
        <w:t>22.Организация контроля качества продукции на предприятии.</w:t>
      </w:r>
    </w:p>
    <w:p w:rsidR="000F3B43" w:rsidRDefault="000F3B43" w:rsidP="0039795A">
      <w:r>
        <w:t>23.Система контроля качества на предприятии.</w:t>
      </w:r>
    </w:p>
    <w:p w:rsidR="000F3B43" w:rsidRDefault="000F3B43" w:rsidP="0039795A">
      <w:r>
        <w:t>24.Состав и задачи инфраструктуры предприятий.</w:t>
      </w:r>
    </w:p>
    <w:p w:rsidR="000F3B43" w:rsidRDefault="000F3B43" w:rsidP="0039795A">
      <w:r>
        <w:t>25.Состав и задачи служб производственной инфраструктуры предприятия.</w:t>
      </w:r>
    </w:p>
    <w:p w:rsidR="000F3B43" w:rsidRDefault="000F3B43" w:rsidP="0039795A">
      <w:r>
        <w:t>26.Тенденции развития производственной инфраструктуры.</w:t>
      </w:r>
    </w:p>
    <w:p w:rsidR="000F3B43" w:rsidRDefault="000F3B43" w:rsidP="0039795A">
      <w:r>
        <w:t>27.Основы организации цехов и служб производственной инфраструктуры.</w:t>
      </w:r>
    </w:p>
    <w:p w:rsidR="000F3B43" w:rsidRDefault="000F3B43" w:rsidP="0039795A">
      <w:r>
        <w:t>28.Организация, планирование и способы выполнения ремонтных работ.</w:t>
      </w:r>
    </w:p>
    <w:p w:rsidR="000F3B43" w:rsidRDefault="000F3B43" w:rsidP="0039795A">
      <w:r>
        <w:t>29.Организация обеспечения предприятия энергоресурсами.</w:t>
      </w:r>
    </w:p>
    <w:p w:rsidR="000F3B43" w:rsidRDefault="000F3B43" w:rsidP="0039795A">
      <w:r>
        <w:t>30.Организация материально-технического снабжения и складирования.</w:t>
      </w:r>
    </w:p>
    <w:p w:rsidR="000F3B43" w:rsidRDefault="000F3B43" w:rsidP="0039795A">
      <w:r>
        <w:t xml:space="preserve">31.Методы производственного менеджмента. </w:t>
      </w:r>
    </w:p>
    <w:p w:rsidR="000F3B43" w:rsidRDefault="000F3B43" w:rsidP="0039795A">
      <w:r>
        <w:t>32.Принципы производственного менеджмента</w:t>
      </w:r>
    </w:p>
    <w:p w:rsidR="000F3B43" w:rsidRDefault="000F3B43" w:rsidP="0039795A">
      <w:r>
        <w:t>33.Внутрицеховое календарное планирование.</w:t>
      </w:r>
    </w:p>
    <w:p w:rsidR="000F3B43" w:rsidRDefault="000F3B43" w:rsidP="0039795A">
      <w:r>
        <w:t>34.Оперативное управление производством.35.Что такое система канбан и чем она полезна?</w:t>
      </w:r>
    </w:p>
    <w:p w:rsidR="000F3B43" w:rsidRPr="00BC58B8" w:rsidRDefault="000F3B43" w:rsidP="00AD5AAF">
      <w:pPr>
        <w:ind w:firstLine="709"/>
        <w:rPr>
          <w:sz w:val="28"/>
          <w:szCs w:val="28"/>
        </w:rPr>
      </w:pPr>
    </w:p>
    <w:p w:rsidR="000F3B43" w:rsidRPr="00DC11F5" w:rsidRDefault="000F3B4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F3B43" w:rsidRDefault="000F3B43" w:rsidP="0008548E">
      <w:pPr>
        <w:jc w:val="both"/>
        <w:rPr>
          <w:i/>
        </w:rPr>
      </w:pPr>
    </w:p>
    <w:p w:rsidR="000F3B43" w:rsidRDefault="000F3B43" w:rsidP="001E638B">
      <w:pPr>
        <w:ind w:firstLine="709"/>
        <w:jc w:val="both"/>
        <w:rPr>
          <w:i/>
        </w:rPr>
      </w:pPr>
      <w:r>
        <w:rPr>
          <w:i/>
        </w:rPr>
        <w:t>Практические задания</w:t>
      </w:r>
    </w:p>
    <w:p w:rsidR="000F3B43" w:rsidRDefault="000F3B43" w:rsidP="001E638B">
      <w:pPr>
        <w:ind w:firstLine="709"/>
        <w:jc w:val="both"/>
        <w:rPr>
          <w:i/>
        </w:rPr>
      </w:pPr>
      <w:r>
        <w:rPr>
          <w:i/>
        </w:rPr>
        <w:t>Ситуационные задачи</w:t>
      </w:r>
    </w:p>
    <w:p w:rsidR="000F3B43" w:rsidRDefault="000F3B43" w:rsidP="001E638B">
      <w:pPr>
        <w:ind w:firstLine="709"/>
        <w:jc w:val="both"/>
        <w:rPr>
          <w:i/>
        </w:rPr>
      </w:pPr>
      <w:r>
        <w:rPr>
          <w:i/>
        </w:rPr>
        <w:t>Информационные проекты с презентациями</w:t>
      </w:r>
    </w:p>
    <w:p w:rsidR="000F3B43" w:rsidRDefault="000F3B43" w:rsidP="001E638B">
      <w:pPr>
        <w:ind w:firstLine="709"/>
        <w:jc w:val="both"/>
        <w:rPr>
          <w:i/>
        </w:rPr>
      </w:pPr>
      <w:r>
        <w:rPr>
          <w:i/>
        </w:rPr>
        <w:t>Комплексные проблемно-аналитические задания</w:t>
      </w:r>
    </w:p>
    <w:p w:rsidR="000F3B43" w:rsidRDefault="000F3B43" w:rsidP="001E638B">
      <w:pPr>
        <w:ind w:firstLine="709"/>
        <w:jc w:val="both"/>
        <w:rPr>
          <w:i/>
        </w:rPr>
      </w:pPr>
      <w:r>
        <w:rPr>
          <w:i/>
        </w:rPr>
        <w:t>Расчетные задачи</w:t>
      </w:r>
    </w:p>
    <w:p w:rsidR="000F3B43" w:rsidRPr="00BF46C4" w:rsidRDefault="000F3B43" w:rsidP="0008548E">
      <w:pPr>
        <w:jc w:val="both"/>
        <w:rPr>
          <w:i/>
        </w:rPr>
      </w:pPr>
    </w:p>
    <w:p w:rsidR="000F3B43" w:rsidRPr="00AD5AAF" w:rsidRDefault="000F3B43" w:rsidP="00AD5AAF">
      <w:pPr>
        <w:rPr>
          <w:i/>
          <w:color w:val="000000"/>
          <w:kern w:val="36"/>
        </w:rPr>
      </w:pPr>
      <w:r>
        <w:rPr>
          <w:i/>
          <w:color w:val="000000"/>
          <w:kern w:val="36"/>
        </w:rPr>
        <w:t>Расчетные</w:t>
      </w:r>
      <w:r w:rsidRPr="00AD5AAF">
        <w:rPr>
          <w:i/>
          <w:color w:val="000000"/>
          <w:kern w:val="36"/>
        </w:rPr>
        <w:t xml:space="preserve"> задачи</w:t>
      </w:r>
    </w:p>
    <w:p w:rsidR="000F3B43" w:rsidRPr="00AD5AAF" w:rsidRDefault="000F3B43" w:rsidP="00AD5AAF">
      <w:pPr>
        <w:jc w:val="both"/>
        <w:rPr>
          <w:color w:val="000000"/>
          <w:kern w:val="36"/>
        </w:rPr>
      </w:pPr>
      <w:r w:rsidRPr="00AD5AAF">
        <w:rPr>
          <w:i/>
          <w:color w:val="000000"/>
          <w:kern w:val="36"/>
        </w:rPr>
        <w:t>Задача 1.</w:t>
      </w:r>
      <w:r w:rsidRPr="00AD5AAF">
        <w:rPr>
          <w:color w:val="000000"/>
          <w:kern w:val="36"/>
        </w:rPr>
        <w:t xml:space="preserve"> Рост объема производства предприятия за год составил 10 млн. рублей, увеличившись с 80 до 90 млн. рублей. Показатели производительности труда базовой и отчетной равны соответственно 8,5 и 15 тысяч рублей в год в расчете на работника. Определить изменение объема производства за счет роста производительности труда и за счет изменения численности работников.</w:t>
      </w:r>
    </w:p>
    <w:p w:rsidR="000F3B43" w:rsidRPr="00AD5AAF" w:rsidRDefault="000F3B43" w:rsidP="00AD5AAF">
      <w:pPr>
        <w:jc w:val="both"/>
        <w:rPr>
          <w:color w:val="000000"/>
          <w:kern w:val="36"/>
        </w:rPr>
      </w:pPr>
      <w:r w:rsidRPr="00AD5AAF">
        <w:rPr>
          <w:i/>
          <w:color w:val="000000"/>
          <w:kern w:val="36"/>
        </w:rPr>
        <w:t>Задача 2.</w:t>
      </w:r>
      <w:r w:rsidRPr="00AD5AAF">
        <w:rPr>
          <w:color w:val="000000"/>
          <w:kern w:val="36"/>
        </w:rPr>
        <w:t xml:space="preserve"> Предприятие планирует ввести в действие 30 станков, производительность которых в три раза выше производительности имеющихся. На начало планового периода парк станков насчитывает 300 единиц. Имеются две возможности:  а) Заменить 30 старых станков на 30 новых, б) Расширить имеющийся парк на 30 новых станков. Определить, какой вариант предпочтительнее с точки зрения роста производительности труда?</w:t>
      </w:r>
    </w:p>
    <w:p w:rsidR="000F3B43" w:rsidRPr="00AD5AAF" w:rsidRDefault="000F3B43" w:rsidP="00AD5AAF">
      <w:pPr>
        <w:jc w:val="both"/>
        <w:rPr>
          <w:color w:val="000000"/>
          <w:kern w:val="36"/>
        </w:rPr>
      </w:pPr>
      <w:r w:rsidRPr="00AD5AAF">
        <w:rPr>
          <w:i/>
          <w:color w:val="000000"/>
          <w:kern w:val="36"/>
        </w:rPr>
        <w:t>Задача 3.</w:t>
      </w:r>
      <w:r w:rsidRPr="00AD5AAF">
        <w:rPr>
          <w:color w:val="000000"/>
          <w:kern w:val="36"/>
        </w:rPr>
        <w:t xml:space="preserve"> В печном цехе цементного завода выпуск продукции за год составил 2560 тыс.т</w:t>
      </w:r>
      <w:r>
        <w:rPr>
          <w:color w:val="000000"/>
          <w:kern w:val="36"/>
        </w:rPr>
        <w:t>онн</w:t>
      </w:r>
      <w:r w:rsidRPr="00AD5AAF">
        <w:rPr>
          <w:color w:val="000000"/>
          <w:kern w:val="36"/>
        </w:rPr>
        <w:t xml:space="preserve"> при плане 2400 тыс.</w:t>
      </w:r>
      <w:r>
        <w:rPr>
          <w:color w:val="000000"/>
          <w:kern w:val="36"/>
        </w:rPr>
        <w:t xml:space="preserve"> тонн</w:t>
      </w:r>
      <w:r w:rsidRPr="00AD5AAF">
        <w:rPr>
          <w:color w:val="000000"/>
          <w:kern w:val="36"/>
        </w:rPr>
        <w:t xml:space="preserve">, а среднесписочная численность промышленно-производственного персонала- 80 человек при плане 78 человек. Определить уровень выполнения плана по производительности труда. </w:t>
      </w:r>
    </w:p>
    <w:p w:rsidR="000F3B43" w:rsidRPr="00DC11F5" w:rsidRDefault="000F3B43" w:rsidP="00AD5AAF">
      <w:pPr>
        <w:jc w:val="both"/>
      </w:pPr>
      <w:r w:rsidRPr="00AD5AAF">
        <w:rPr>
          <w:i/>
          <w:color w:val="000000"/>
          <w:kern w:val="36"/>
        </w:rPr>
        <w:t>Задача 4.</w:t>
      </w:r>
      <w:r w:rsidRPr="00AD5AAF">
        <w:rPr>
          <w:color w:val="000000"/>
          <w:kern w:val="36"/>
        </w:rPr>
        <w:t xml:space="preserve"> На предприятии в среднем за месяц не выполняли нормы: 20 человек на 20%, 15 человек – на 15%, 20 человек – на 10%, 50 человек – на 5%. Общая численность работающих – 3000 человек, из них 60% - рабочие-сдельщики. Определить возможную экономию численности рабочих за счет полного (100%) выполнения норм.</w:t>
      </w:r>
    </w:p>
    <w:sectPr w:rsidR="000F3B43" w:rsidRPr="00DC11F5" w:rsidSect="00D00133">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33D3652"/>
    <w:multiLevelType w:val="hybridMultilevel"/>
    <w:tmpl w:val="7AEE7408"/>
    <w:lvl w:ilvl="0" w:tplc="AFD89BD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96B3F59"/>
    <w:multiLevelType w:val="hybridMultilevel"/>
    <w:tmpl w:val="C21679EE"/>
    <w:lvl w:ilvl="0" w:tplc="F496CB88">
      <w:start w:val="1"/>
      <w:numFmt w:val="decimal"/>
      <w:lvlText w:val="%1."/>
      <w:lvlJc w:val="left"/>
      <w:pPr>
        <w:tabs>
          <w:tab w:val="num" w:pos="1680"/>
        </w:tabs>
        <w:ind w:left="1680" w:hanging="9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1">
    <w:nsid w:val="4EB0028B"/>
    <w:multiLevelType w:val="hybridMultilevel"/>
    <w:tmpl w:val="87648842"/>
    <w:lvl w:ilvl="0" w:tplc="DC0421F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50C97049"/>
    <w:multiLevelType w:val="hybridMultilevel"/>
    <w:tmpl w:val="02B4F5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71B6F0F"/>
    <w:multiLevelType w:val="hybridMultilevel"/>
    <w:tmpl w:val="7AEE7408"/>
    <w:lvl w:ilvl="0" w:tplc="AFD89BD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8D07C0D"/>
    <w:multiLevelType w:val="multilevel"/>
    <w:tmpl w:val="93324BBC"/>
    <w:lvl w:ilvl="0">
      <w:start w:val="4"/>
      <w:numFmt w:val="bullet"/>
      <w:lvlText w:val="-"/>
      <w:lvlJc w:val="left"/>
      <w:pPr>
        <w:tabs>
          <w:tab w:val="num" w:pos="720"/>
        </w:tabs>
        <w:ind w:left="720" w:hanging="360"/>
      </w:pPr>
      <w:rPr>
        <w:rFonts w:ascii="Times New Roman" w:eastAsia="Times New Roman" w:hAnsi="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5AEF492B"/>
    <w:multiLevelType w:val="hybridMultilevel"/>
    <w:tmpl w:val="6680B08E"/>
    <w:lvl w:ilvl="0" w:tplc="ED9656F6">
      <w:start w:val="1"/>
      <w:numFmt w:val="decimal"/>
      <w:lvlText w:val="%1."/>
      <w:lvlJc w:val="left"/>
      <w:pPr>
        <w:tabs>
          <w:tab w:val="num" w:pos="502"/>
        </w:tabs>
        <w:ind w:left="502" w:hanging="360"/>
      </w:pPr>
      <w:rPr>
        <w:rFonts w:ascii="Times New Roman" w:hAnsi="Times New Roman" w:cs="Times New Roman" w:hint="default"/>
        <w:b w:val="0"/>
        <w:sz w:val="24"/>
        <w:szCs w:val="24"/>
      </w:rPr>
    </w:lvl>
    <w:lvl w:ilvl="1" w:tplc="04190019" w:tentative="1">
      <w:start w:val="1"/>
      <w:numFmt w:val="lowerLetter"/>
      <w:lvlText w:val="%2."/>
      <w:lvlJc w:val="left"/>
      <w:pPr>
        <w:tabs>
          <w:tab w:val="num" w:pos="1402"/>
        </w:tabs>
        <w:ind w:left="1402" w:hanging="360"/>
      </w:pPr>
      <w:rPr>
        <w:rFonts w:cs="Times New Roman"/>
      </w:rPr>
    </w:lvl>
    <w:lvl w:ilvl="2" w:tplc="0419001B" w:tentative="1">
      <w:start w:val="1"/>
      <w:numFmt w:val="lowerRoman"/>
      <w:lvlText w:val="%3."/>
      <w:lvlJc w:val="right"/>
      <w:pPr>
        <w:tabs>
          <w:tab w:val="num" w:pos="2122"/>
        </w:tabs>
        <w:ind w:left="2122" w:hanging="180"/>
      </w:pPr>
      <w:rPr>
        <w:rFonts w:cs="Times New Roman"/>
      </w:rPr>
    </w:lvl>
    <w:lvl w:ilvl="3" w:tplc="0419000F" w:tentative="1">
      <w:start w:val="1"/>
      <w:numFmt w:val="decimal"/>
      <w:lvlText w:val="%4."/>
      <w:lvlJc w:val="left"/>
      <w:pPr>
        <w:tabs>
          <w:tab w:val="num" w:pos="2842"/>
        </w:tabs>
        <w:ind w:left="2842" w:hanging="360"/>
      </w:pPr>
      <w:rPr>
        <w:rFonts w:cs="Times New Roman"/>
      </w:rPr>
    </w:lvl>
    <w:lvl w:ilvl="4" w:tplc="04190019" w:tentative="1">
      <w:start w:val="1"/>
      <w:numFmt w:val="lowerLetter"/>
      <w:lvlText w:val="%5."/>
      <w:lvlJc w:val="left"/>
      <w:pPr>
        <w:tabs>
          <w:tab w:val="num" w:pos="3562"/>
        </w:tabs>
        <w:ind w:left="3562" w:hanging="360"/>
      </w:pPr>
      <w:rPr>
        <w:rFonts w:cs="Times New Roman"/>
      </w:rPr>
    </w:lvl>
    <w:lvl w:ilvl="5" w:tplc="0419001B" w:tentative="1">
      <w:start w:val="1"/>
      <w:numFmt w:val="lowerRoman"/>
      <w:lvlText w:val="%6."/>
      <w:lvlJc w:val="right"/>
      <w:pPr>
        <w:tabs>
          <w:tab w:val="num" w:pos="4282"/>
        </w:tabs>
        <w:ind w:left="4282" w:hanging="180"/>
      </w:pPr>
      <w:rPr>
        <w:rFonts w:cs="Times New Roman"/>
      </w:rPr>
    </w:lvl>
    <w:lvl w:ilvl="6" w:tplc="0419000F" w:tentative="1">
      <w:start w:val="1"/>
      <w:numFmt w:val="decimal"/>
      <w:lvlText w:val="%7."/>
      <w:lvlJc w:val="left"/>
      <w:pPr>
        <w:tabs>
          <w:tab w:val="num" w:pos="5002"/>
        </w:tabs>
        <w:ind w:left="5002" w:hanging="360"/>
      </w:pPr>
      <w:rPr>
        <w:rFonts w:cs="Times New Roman"/>
      </w:rPr>
    </w:lvl>
    <w:lvl w:ilvl="7" w:tplc="04190019" w:tentative="1">
      <w:start w:val="1"/>
      <w:numFmt w:val="lowerLetter"/>
      <w:lvlText w:val="%8."/>
      <w:lvlJc w:val="left"/>
      <w:pPr>
        <w:tabs>
          <w:tab w:val="num" w:pos="5722"/>
        </w:tabs>
        <w:ind w:left="5722" w:hanging="360"/>
      </w:pPr>
      <w:rPr>
        <w:rFonts w:cs="Times New Roman"/>
      </w:rPr>
    </w:lvl>
    <w:lvl w:ilvl="8" w:tplc="0419001B" w:tentative="1">
      <w:start w:val="1"/>
      <w:numFmt w:val="lowerRoman"/>
      <w:lvlText w:val="%9."/>
      <w:lvlJc w:val="right"/>
      <w:pPr>
        <w:tabs>
          <w:tab w:val="num" w:pos="6442"/>
        </w:tabs>
        <w:ind w:left="6442" w:hanging="180"/>
      </w:pPr>
      <w:rPr>
        <w:rFonts w:cs="Times New Roman"/>
      </w:rPr>
    </w:lvl>
  </w:abstractNum>
  <w:abstractNum w:abstractNumId="1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7"/>
  </w:num>
  <w:num w:numId="4">
    <w:abstractNumId w:val="14"/>
  </w:num>
  <w:num w:numId="5">
    <w:abstractNumId w:val="6"/>
  </w:num>
  <w:num w:numId="6">
    <w:abstractNumId w:val="3"/>
  </w:num>
  <w:num w:numId="7">
    <w:abstractNumId w:val="8"/>
  </w:num>
  <w:num w:numId="8">
    <w:abstractNumId w:val="21"/>
  </w:num>
  <w:num w:numId="9">
    <w:abstractNumId w:val="9"/>
  </w:num>
  <w:num w:numId="10">
    <w:abstractNumId w:val="18"/>
  </w:num>
  <w:num w:numId="11">
    <w:abstractNumId w:val="19"/>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5"/>
  </w:num>
  <w:num w:numId="15">
    <w:abstractNumId w:val="10"/>
  </w:num>
  <w:num w:numId="16">
    <w:abstractNumId w:val="16"/>
  </w:num>
  <w:num w:numId="17">
    <w:abstractNumId w:val="15"/>
  </w:num>
  <w:num w:numId="18">
    <w:abstractNumId w:val="4"/>
  </w:num>
  <w:num w:numId="19">
    <w:abstractNumId w:val="13"/>
  </w:num>
  <w:num w:numId="20">
    <w:abstractNumId w:val="12"/>
  </w:num>
  <w:num w:numId="21">
    <w:abstractNumId w:val="11"/>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0133"/>
    <w:rsid w:val="00001D58"/>
    <w:rsid w:val="00006E94"/>
    <w:rsid w:val="0001303E"/>
    <w:rsid w:val="00016276"/>
    <w:rsid w:val="00020EF4"/>
    <w:rsid w:val="00022183"/>
    <w:rsid w:val="0002526A"/>
    <w:rsid w:val="0003302C"/>
    <w:rsid w:val="00033CEA"/>
    <w:rsid w:val="00034A75"/>
    <w:rsid w:val="0003643E"/>
    <w:rsid w:val="00036583"/>
    <w:rsid w:val="000366C4"/>
    <w:rsid w:val="00036E7D"/>
    <w:rsid w:val="000472E3"/>
    <w:rsid w:val="00054ACD"/>
    <w:rsid w:val="00057CBB"/>
    <w:rsid w:val="00063179"/>
    <w:rsid w:val="00071F13"/>
    <w:rsid w:val="00072222"/>
    <w:rsid w:val="00075FB2"/>
    <w:rsid w:val="00076108"/>
    <w:rsid w:val="0007779B"/>
    <w:rsid w:val="000821AC"/>
    <w:rsid w:val="00082519"/>
    <w:rsid w:val="00084190"/>
    <w:rsid w:val="0008548E"/>
    <w:rsid w:val="000905DE"/>
    <w:rsid w:val="00090B42"/>
    <w:rsid w:val="000921C1"/>
    <w:rsid w:val="00092ACC"/>
    <w:rsid w:val="00096C41"/>
    <w:rsid w:val="000A22AF"/>
    <w:rsid w:val="000A5A62"/>
    <w:rsid w:val="000A5BBA"/>
    <w:rsid w:val="000A5D71"/>
    <w:rsid w:val="000B027A"/>
    <w:rsid w:val="000B2E6F"/>
    <w:rsid w:val="000B6283"/>
    <w:rsid w:val="000B66F0"/>
    <w:rsid w:val="000C26B2"/>
    <w:rsid w:val="000C6901"/>
    <w:rsid w:val="000D0F53"/>
    <w:rsid w:val="000D2F00"/>
    <w:rsid w:val="000D793F"/>
    <w:rsid w:val="000E2314"/>
    <w:rsid w:val="000E53B6"/>
    <w:rsid w:val="000E58C0"/>
    <w:rsid w:val="000E7B14"/>
    <w:rsid w:val="000F0053"/>
    <w:rsid w:val="000F0146"/>
    <w:rsid w:val="000F0A9C"/>
    <w:rsid w:val="000F1017"/>
    <w:rsid w:val="000F229C"/>
    <w:rsid w:val="000F3B43"/>
    <w:rsid w:val="000F440F"/>
    <w:rsid w:val="000F6952"/>
    <w:rsid w:val="00104CC6"/>
    <w:rsid w:val="0011002C"/>
    <w:rsid w:val="001134DA"/>
    <w:rsid w:val="0011373B"/>
    <w:rsid w:val="0011664E"/>
    <w:rsid w:val="00117F6D"/>
    <w:rsid w:val="001258D3"/>
    <w:rsid w:val="001304A2"/>
    <w:rsid w:val="00132B0E"/>
    <w:rsid w:val="001332C6"/>
    <w:rsid w:val="0013398A"/>
    <w:rsid w:val="0013497C"/>
    <w:rsid w:val="00142557"/>
    <w:rsid w:val="001446E2"/>
    <w:rsid w:val="0014617F"/>
    <w:rsid w:val="0015502D"/>
    <w:rsid w:val="00155986"/>
    <w:rsid w:val="00156BE2"/>
    <w:rsid w:val="00160160"/>
    <w:rsid w:val="001615E8"/>
    <w:rsid w:val="00161BE4"/>
    <w:rsid w:val="00162942"/>
    <w:rsid w:val="00164145"/>
    <w:rsid w:val="001654FA"/>
    <w:rsid w:val="00166A9A"/>
    <w:rsid w:val="00171C02"/>
    <w:rsid w:val="00173DA3"/>
    <w:rsid w:val="00176CDC"/>
    <w:rsid w:val="001824BF"/>
    <w:rsid w:val="00184A40"/>
    <w:rsid w:val="0019053D"/>
    <w:rsid w:val="001A0C3D"/>
    <w:rsid w:val="001A1736"/>
    <w:rsid w:val="001A1F37"/>
    <w:rsid w:val="001A5339"/>
    <w:rsid w:val="001A617C"/>
    <w:rsid w:val="001A6EEF"/>
    <w:rsid w:val="001B2D68"/>
    <w:rsid w:val="001B60D7"/>
    <w:rsid w:val="001C5440"/>
    <w:rsid w:val="001C5778"/>
    <w:rsid w:val="001C5872"/>
    <w:rsid w:val="001D1585"/>
    <w:rsid w:val="001D3ABC"/>
    <w:rsid w:val="001D3BD4"/>
    <w:rsid w:val="001D3CDD"/>
    <w:rsid w:val="001D4F6F"/>
    <w:rsid w:val="001E05F9"/>
    <w:rsid w:val="001E1177"/>
    <w:rsid w:val="001E1317"/>
    <w:rsid w:val="001E43EC"/>
    <w:rsid w:val="001E530F"/>
    <w:rsid w:val="001E554E"/>
    <w:rsid w:val="001E5A43"/>
    <w:rsid w:val="001E638B"/>
    <w:rsid w:val="001E6B04"/>
    <w:rsid w:val="001F0A5D"/>
    <w:rsid w:val="001F5B8A"/>
    <w:rsid w:val="001F7C8D"/>
    <w:rsid w:val="0020180A"/>
    <w:rsid w:val="00201B8B"/>
    <w:rsid w:val="002047DA"/>
    <w:rsid w:val="00207660"/>
    <w:rsid w:val="0021291A"/>
    <w:rsid w:val="00215348"/>
    <w:rsid w:val="00215742"/>
    <w:rsid w:val="002163EC"/>
    <w:rsid w:val="002259B9"/>
    <w:rsid w:val="0022781E"/>
    <w:rsid w:val="00234A45"/>
    <w:rsid w:val="002378D5"/>
    <w:rsid w:val="0024195B"/>
    <w:rsid w:val="00241C99"/>
    <w:rsid w:val="00243CC6"/>
    <w:rsid w:val="00244D48"/>
    <w:rsid w:val="00253C7D"/>
    <w:rsid w:val="0025501A"/>
    <w:rsid w:val="00257AA5"/>
    <w:rsid w:val="00257C0F"/>
    <w:rsid w:val="00261C4C"/>
    <w:rsid w:val="00262FFD"/>
    <w:rsid w:val="00263881"/>
    <w:rsid w:val="00270187"/>
    <w:rsid w:val="00273D5B"/>
    <w:rsid w:val="0028391D"/>
    <w:rsid w:val="00283F33"/>
    <w:rsid w:val="00284B75"/>
    <w:rsid w:val="00286125"/>
    <w:rsid w:val="002900BE"/>
    <w:rsid w:val="00292248"/>
    <w:rsid w:val="00296787"/>
    <w:rsid w:val="002A1EA3"/>
    <w:rsid w:val="002A5E9C"/>
    <w:rsid w:val="002B18D5"/>
    <w:rsid w:val="002B74D5"/>
    <w:rsid w:val="002B7646"/>
    <w:rsid w:val="002C1568"/>
    <w:rsid w:val="002C2420"/>
    <w:rsid w:val="002D0F2F"/>
    <w:rsid w:val="002D13CB"/>
    <w:rsid w:val="002D30B4"/>
    <w:rsid w:val="002E3693"/>
    <w:rsid w:val="002E4817"/>
    <w:rsid w:val="002E6EA5"/>
    <w:rsid w:val="002F1FCD"/>
    <w:rsid w:val="002F2EDF"/>
    <w:rsid w:val="002F5BF1"/>
    <w:rsid w:val="002F748F"/>
    <w:rsid w:val="002F782F"/>
    <w:rsid w:val="003010B4"/>
    <w:rsid w:val="003013BD"/>
    <w:rsid w:val="00302DFD"/>
    <w:rsid w:val="0031052B"/>
    <w:rsid w:val="00313976"/>
    <w:rsid w:val="00315D3F"/>
    <w:rsid w:val="0032346F"/>
    <w:rsid w:val="0032634E"/>
    <w:rsid w:val="00330BD5"/>
    <w:rsid w:val="003363FA"/>
    <w:rsid w:val="00336CA3"/>
    <w:rsid w:val="003373BE"/>
    <w:rsid w:val="00337D36"/>
    <w:rsid w:val="0034105A"/>
    <w:rsid w:val="00350EF3"/>
    <w:rsid w:val="003519D7"/>
    <w:rsid w:val="00353B01"/>
    <w:rsid w:val="0035577F"/>
    <w:rsid w:val="00360B62"/>
    <w:rsid w:val="00360CFC"/>
    <w:rsid w:val="003611FF"/>
    <w:rsid w:val="003677C0"/>
    <w:rsid w:val="00367A3C"/>
    <w:rsid w:val="00374DC5"/>
    <w:rsid w:val="00375E38"/>
    <w:rsid w:val="003777FE"/>
    <w:rsid w:val="0038029E"/>
    <w:rsid w:val="00383FE3"/>
    <w:rsid w:val="003851E4"/>
    <w:rsid w:val="00386834"/>
    <w:rsid w:val="00391039"/>
    <w:rsid w:val="00392A2B"/>
    <w:rsid w:val="00394DB7"/>
    <w:rsid w:val="00395811"/>
    <w:rsid w:val="0039795A"/>
    <w:rsid w:val="003A61DF"/>
    <w:rsid w:val="003A76FF"/>
    <w:rsid w:val="003B1DD6"/>
    <w:rsid w:val="003B2E7C"/>
    <w:rsid w:val="003C4013"/>
    <w:rsid w:val="003C752F"/>
    <w:rsid w:val="003D55E3"/>
    <w:rsid w:val="003E115F"/>
    <w:rsid w:val="003E2710"/>
    <w:rsid w:val="003E2C9F"/>
    <w:rsid w:val="003E32B6"/>
    <w:rsid w:val="003E48E0"/>
    <w:rsid w:val="003E799C"/>
    <w:rsid w:val="003F0B9B"/>
    <w:rsid w:val="003F0CEF"/>
    <w:rsid w:val="003F18DB"/>
    <w:rsid w:val="003F2293"/>
    <w:rsid w:val="003F4282"/>
    <w:rsid w:val="003F48D3"/>
    <w:rsid w:val="003F536C"/>
    <w:rsid w:val="003F552D"/>
    <w:rsid w:val="0040180E"/>
    <w:rsid w:val="00401CDD"/>
    <w:rsid w:val="004159E3"/>
    <w:rsid w:val="00417388"/>
    <w:rsid w:val="00421296"/>
    <w:rsid w:val="00424966"/>
    <w:rsid w:val="0043057E"/>
    <w:rsid w:val="004403B1"/>
    <w:rsid w:val="00454EA2"/>
    <w:rsid w:val="00461F76"/>
    <w:rsid w:val="00465202"/>
    <w:rsid w:val="00466912"/>
    <w:rsid w:val="00474099"/>
    <w:rsid w:val="00477664"/>
    <w:rsid w:val="00485DF9"/>
    <w:rsid w:val="00490F4E"/>
    <w:rsid w:val="004A1861"/>
    <w:rsid w:val="004A4056"/>
    <w:rsid w:val="004B0DB4"/>
    <w:rsid w:val="004B5F98"/>
    <w:rsid w:val="004B69FC"/>
    <w:rsid w:val="004C73C0"/>
    <w:rsid w:val="004D2C5D"/>
    <w:rsid w:val="004D4ABB"/>
    <w:rsid w:val="004E1D16"/>
    <w:rsid w:val="004E2400"/>
    <w:rsid w:val="004E3796"/>
    <w:rsid w:val="004E5484"/>
    <w:rsid w:val="004E7649"/>
    <w:rsid w:val="004F3810"/>
    <w:rsid w:val="004F40BA"/>
    <w:rsid w:val="004F4739"/>
    <w:rsid w:val="004F780A"/>
    <w:rsid w:val="004F7B61"/>
    <w:rsid w:val="00502EF0"/>
    <w:rsid w:val="0050343B"/>
    <w:rsid w:val="00510F01"/>
    <w:rsid w:val="0051144A"/>
    <w:rsid w:val="0052002C"/>
    <w:rsid w:val="00520CF8"/>
    <w:rsid w:val="00521EC4"/>
    <w:rsid w:val="00536167"/>
    <w:rsid w:val="005373FB"/>
    <w:rsid w:val="00543C4F"/>
    <w:rsid w:val="005506D7"/>
    <w:rsid w:val="005523AB"/>
    <w:rsid w:val="00554FB1"/>
    <w:rsid w:val="00557193"/>
    <w:rsid w:val="00557DC1"/>
    <w:rsid w:val="0057040A"/>
    <w:rsid w:val="00576A85"/>
    <w:rsid w:val="00581717"/>
    <w:rsid w:val="00582778"/>
    <w:rsid w:val="00586578"/>
    <w:rsid w:val="00586680"/>
    <w:rsid w:val="00586E85"/>
    <w:rsid w:val="005914AC"/>
    <w:rsid w:val="00595C13"/>
    <w:rsid w:val="005A0013"/>
    <w:rsid w:val="005A256C"/>
    <w:rsid w:val="005A5AE6"/>
    <w:rsid w:val="005B0DEE"/>
    <w:rsid w:val="005B3621"/>
    <w:rsid w:val="005B6382"/>
    <w:rsid w:val="005B6B6E"/>
    <w:rsid w:val="005C1F1F"/>
    <w:rsid w:val="005C23A3"/>
    <w:rsid w:val="005C2B3C"/>
    <w:rsid w:val="005C686E"/>
    <w:rsid w:val="005C6C16"/>
    <w:rsid w:val="005D6601"/>
    <w:rsid w:val="005D71EF"/>
    <w:rsid w:val="005E1971"/>
    <w:rsid w:val="005E56A9"/>
    <w:rsid w:val="005E6CE1"/>
    <w:rsid w:val="005F0774"/>
    <w:rsid w:val="005F1D7B"/>
    <w:rsid w:val="005F48B9"/>
    <w:rsid w:val="005F7276"/>
    <w:rsid w:val="005F7335"/>
    <w:rsid w:val="00601C64"/>
    <w:rsid w:val="006038D7"/>
    <w:rsid w:val="00604F9D"/>
    <w:rsid w:val="006070DC"/>
    <w:rsid w:val="00611188"/>
    <w:rsid w:val="006178D3"/>
    <w:rsid w:val="006237AC"/>
    <w:rsid w:val="00626EF1"/>
    <w:rsid w:val="006351D8"/>
    <w:rsid w:val="00636178"/>
    <w:rsid w:val="00636ED3"/>
    <w:rsid w:val="00637074"/>
    <w:rsid w:val="006428A7"/>
    <w:rsid w:val="0064569F"/>
    <w:rsid w:val="0065192A"/>
    <w:rsid w:val="0065436E"/>
    <w:rsid w:val="0066220B"/>
    <w:rsid w:val="00662CEE"/>
    <w:rsid w:val="00665FCC"/>
    <w:rsid w:val="00671313"/>
    <w:rsid w:val="006744CB"/>
    <w:rsid w:val="006744F8"/>
    <w:rsid w:val="006760DD"/>
    <w:rsid w:val="006774E3"/>
    <w:rsid w:val="006937DF"/>
    <w:rsid w:val="006962BD"/>
    <w:rsid w:val="00696F5D"/>
    <w:rsid w:val="006A0271"/>
    <w:rsid w:val="006A316B"/>
    <w:rsid w:val="006A5AB7"/>
    <w:rsid w:val="006B06A2"/>
    <w:rsid w:val="006B2812"/>
    <w:rsid w:val="006C2F1D"/>
    <w:rsid w:val="006C4353"/>
    <w:rsid w:val="006C656D"/>
    <w:rsid w:val="006E30B1"/>
    <w:rsid w:val="006E45B3"/>
    <w:rsid w:val="006F2550"/>
    <w:rsid w:val="006F5EFD"/>
    <w:rsid w:val="00700964"/>
    <w:rsid w:val="0070646A"/>
    <w:rsid w:val="00707077"/>
    <w:rsid w:val="00707E3B"/>
    <w:rsid w:val="0071262F"/>
    <w:rsid w:val="00715365"/>
    <w:rsid w:val="00720A58"/>
    <w:rsid w:val="00720ADC"/>
    <w:rsid w:val="007214C2"/>
    <w:rsid w:val="00722502"/>
    <w:rsid w:val="007241D5"/>
    <w:rsid w:val="00724DBC"/>
    <w:rsid w:val="007253B9"/>
    <w:rsid w:val="00726809"/>
    <w:rsid w:val="00732CCE"/>
    <w:rsid w:val="00732D6C"/>
    <w:rsid w:val="007405F5"/>
    <w:rsid w:val="00743BFB"/>
    <w:rsid w:val="00754ABC"/>
    <w:rsid w:val="00754ADC"/>
    <w:rsid w:val="007557B3"/>
    <w:rsid w:val="00756B41"/>
    <w:rsid w:val="0076000F"/>
    <w:rsid w:val="00760125"/>
    <w:rsid w:val="00764CE2"/>
    <w:rsid w:val="00764F3B"/>
    <w:rsid w:val="00772C22"/>
    <w:rsid w:val="00780A53"/>
    <w:rsid w:val="00784213"/>
    <w:rsid w:val="0078534B"/>
    <w:rsid w:val="00793D8B"/>
    <w:rsid w:val="00793E53"/>
    <w:rsid w:val="007955B1"/>
    <w:rsid w:val="00795927"/>
    <w:rsid w:val="00797934"/>
    <w:rsid w:val="00797BB2"/>
    <w:rsid w:val="007A0E70"/>
    <w:rsid w:val="007A2CC8"/>
    <w:rsid w:val="007A3601"/>
    <w:rsid w:val="007B023B"/>
    <w:rsid w:val="007B0901"/>
    <w:rsid w:val="007C2426"/>
    <w:rsid w:val="007C3243"/>
    <w:rsid w:val="007C472F"/>
    <w:rsid w:val="007C523C"/>
    <w:rsid w:val="007C7C85"/>
    <w:rsid w:val="007D4EC1"/>
    <w:rsid w:val="007D57C0"/>
    <w:rsid w:val="007D5A9A"/>
    <w:rsid w:val="007E03E8"/>
    <w:rsid w:val="007E2B58"/>
    <w:rsid w:val="007E49F4"/>
    <w:rsid w:val="007F3659"/>
    <w:rsid w:val="007F3898"/>
    <w:rsid w:val="007F3ACF"/>
    <w:rsid w:val="007F3AF7"/>
    <w:rsid w:val="007F56F9"/>
    <w:rsid w:val="00802C02"/>
    <w:rsid w:val="00802F71"/>
    <w:rsid w:val="008058C2"/>
    <w:rsid w:val="00816C66"/>
    <w:rsid w:val="008170B6"/>
    <w:rsid w:val="0082072B"/>
    <w:rsid w:val="00823C0D"/>
    <w:rsid w:val="0082503B"/>
    <w:rsid w:val="00826863"/>
    <w:rsid w:val="00827C0C"/>
    <w:rsid w:val="00831B49"/>
    <w:rsid w:val="008365A6"/>
    <w:rsid w:val="0084206C"/>
    <w:rsid w:val="008434AC"/>
    <w:rsid w:val="00843BD8"/>
    <w:rsid w:val="0084566E"/>
    <w:rsid w:val="00847395"/>
    <w:rsid w:val="00850EE9"/>
    <w:rsid w:val="0085134D"/>
    <w:rsid w:val="00852C66"/>
    <w:rsid w:val="00860149"/>
    <w:rsid w:val="008627C5"/>
    <w:rsid w:val="008646C3"/>
    <w:rsid w:val="008649FD"/>
    <w:rsid w:val="00865B46"/>
    <w:rsid w:val="008727D0"/>
    <w:rsid w:val="00874AD5"/>
    <w:rsid w:val="00881869"/>
    <w:rsid w:val="00884ADE"/>
    <w:rsid w:val="008858EE"/>
    <w:rsid w:val="0088674A"/>
    <w:rsid w:val="008915D6"/>
    <w:rsid w:val="00891911"/>
    <w:rsid w:val="008922D1"/>
    <w:rsid w:val="008923FA"/>
    <w:rsid w:val="0089270A"/>
    <w:rsid w:val="00895AA6"/>
    <w:rsid w:val="00896A13"/>
    <w:rsid w:val="008A235E"/>
    <w:rsid w:val="008A45D4"/>
    <w:rsid w:val="008A7E41"/>
    <w:rsid w:val="008B2A18"/>
    <w:rsid w:val="008B3563"/>
    <w:rsid w:val="008B3D55"/>
    <w:rsid w:val="008C1E52"/>
    <w:rsid w:val="008C720B"/>
    <w:rsid w:val="008C7409"/>
    <w:rsid w:val="008D059F"/>
    <w:rsid w:val="008D41F4"/>
    <w:rsid w:val="008E18C9"/>
    <w:rsid w:val="008E3A50"/>
    <w:rsid w:val="008E601C"/>
    <w:rsid w:val="0090357F"/>
    <w:rsid w:val="0090429A"/>
    <w:rsid w:val="00904BBC"/>
    <w:rsid w:val="00907318"/>
    <w:rsid w:val="0090781F"/>
    <w:rsid w:val="00915C56"/>
    <w:rsid w:val="00917410"/>
    <w:rsid w:val="009220A7"/>
    <w:rsid w:val="00922ADD"/>
    <w:rsid w:val="0092641C"/>
    <w:rsid w:val="0093120D"/>
    <w:rsid w:val="00933654"/>
    <w:rsid w:val="00935672"/>
    <w:rsid w:val="00940B4F"/>
    <w:rsid w:val="009412B1"/>
    <w:rsid w:val="00942D0B"/>
    <w:rsid w:val="009512A4"/>
    <w:rsid w:val="00951693"/>
    <w:rsid w:val="00952F45"/>
    <w:rsid w:val="0095663B"/>
    <w:rsid w:val="00956B22"/>
    <w:rsid w:val="00960817"/>
    <w:rsid w:val="00960E38"/>
    <w:rsid w:val="009658B9"/>
    <w:rsid w:val="00966D75"/>
    <w:rsid w:val="00972DF5"/>
    <w:rsid w:val="00973F1C"/>
    <w:rsid w:val="0097718E"/>
    <w:rsid w:val="00993DBA"/>
    <w:rsid w:val="0099483A"/>
    <w:rsid w:val="009968CF"/>
    <w:rsid w:val="00996A25"/>
    <w:rsid w:val="00996EAF"/>
    <w:rsid w:val="009A0559"/>
    <w:rsid w:val="009A14FE"/>
    <w:rsid w:val="009A2CD0"/>
    <w:rsid w:val="009A34D9"/>
    <w:rsid w:val="009A3FAF"/>
    <w:rsid w:val="009A4485"/>
    <w:rsid w:val="009A4F46"/>
    <w:rsid w:val="009A5975"/>
    <w:rsid w:val="009B1BE2"/>
    <w:rsid w:val="009C233B"/>
    <w:rsid w:val="009C38DB"/>
    <w:rsid w:val="009C48B3"/>
    <w:rsid w:val="009C58AD"/>
    <w:rsid w:val="009D17A9"/>
    <w:rsid w:val="009D363A"/>
    <w:rsid w:val="009D4364"/>
    <w:rsid w:val="009E0C36"/>
    <w:rsid w:val="00A064DD"/>
    <w:rsid w:val="00A07CC1"/>
    <w:rsid w:val="00A10CC1"/>
    <w:rsid w:val="00A13189"/>
    <w:rsid w:val="00A134C3"/>
    <w:rsid w:val="00A1374E"/>
    <w:rsid w:val="00A27CBF"/>
    <w:rsid w:val="00A3303A"/>
    <w:rsid w:val="00A35F47"/>
    <w:rsid w:val="00A417A6"/>
    <w:rsid w:val="00A430D9"/>
    <w:rsid w:val="00A44DFF"/>
    <w:rsid w:val="00A46887"/>
    <w:rsid w:val="00A4693D"/>
    <w:rsid w:val="00A520FC"/>
    <w:rsid w:val="00A52C1F"/>
    <w:rsid w:val="00A567A0"/>
    <w:rsid w:val="00A63562"/>
    <w:rsid w:val="00A64A3A"/>
    <w:rsid w:val="00A774C1"/>
    <w:rsid w:val="00A81EC4"/>
    <w:rsid w:val="00A87544"/>
    <w:rsid w:val="00A91F5F"/>
    <w:rsid w:val="00A92D7B"/>
    <w:rsid w:val="00A941AA"/>
    <w:rsid w:val="00A94B28"/>
    <w:rsid w:val="00A96FF5"/>
    <w:rsid w:val="00AA0852"/>
    <w:rsid w:val="00AA13E3"/>
    <w:rsid w:val="00AA24C3"/>
    <w:rsid w:val="00AA68D4"/>
    <w:rsid w:val="00AB6580"/>
    <w:rsid w:val="00AC2938"/>
    <w:rsid w:val="00AC402A"/>
    <w:rsid w:val="00AC6552"/>
    <w:rsid w:val="00AD0283"/>
    <w:rsid w:val="00AD571B"/>
    <w:rsid w:val="00AD5AAF"/>
    <w:rsid w:val="00AD658D"/>
    <w:rsid w:val="00AD7773"/>
    <w:rsid w:val="00AE310A"/>
    <w:rsid w:val="00AE40A4"/>
    <w:rsid w:val="00AE71FA"/>
    <w:rsid w:val="00AE7A3F"/>
    <w:rsid w:val="00AE7BAC"/>
    <w:rsid w:val="00AF0687"/>
    <w:rsid w:val="00AF0776"/>
    <w:rsid w:val="00AF16E5"/>
    <w:rsid w:val="00AF3162"/>
    <w:rsid w:val="00AF6C41"/>
    <w:rsid w:val="00AF6FC1"/>
    <w:rsid w:val="00B0576D"/>
    <w:rsid w:val="00B07384"/>
    <w:rsid w:val="00B10602"/>
    <w:rsid w:val="00B1212D"/>
    <w:rsid w:val="00B13684"/>
    <w:rsid w:val="00B219AE"/>
    <w:rsid w:val="00B319A4"/>
    <w:rsid w:val="00B32698"/>
    <w:rsid w:val="00B3594A"/>
    <w:rsid w:val="00B403E8"/>
    <w:rsid w:val="00B408B6"/>
    <w:rsid w:val="00B43110"/>
    <w:rsid w:val="00B46C02"/>
    <w:rsid w:val="00B47B0E"/>
    <w:rsid w:val="00B52F02"/>
    <w:rsid w:val="00B56D95"/>
    <w:rsid w:val="00B57FB9"/>
    <w:rsid w:val="00B6068A"/>
    <w:rsid w:val="00B65424"/>
    <w:rsid w:val="00B751FC"/>
    <w:rsid w:val="00B7564E"/>
    <w:rsid w:val="00B75BE2"/>
    <w:rsid w:val="00B858A0"/>
    <w:rsid w:val="00B91DFF"/>
    <w:rsid w:val="00B92560"/>
    <w:rsid w:val="00B92EED"/>
    <w:rsid w:val="00B940C4"/>
    <w:rsid w:val="00B94CB1"/>
    <w:rsid w:val="00B97BE2"/>
    <w:rsid w:val="00BA21DB"/>
    <w:rsid w:val="00BA2D9B"/>
    <w:rsid w:val="00BA5730"/>
    <w:rsid w:val="00BB1B65"/>
    <w:rsid w:val="00BB7524"/>
    <w:rsid w:val="00BB7865"/>
    <w:rsid w:val="00BB791C"/>
    <w:rsid w:val="00BC0EC8"/>
    <w:rsid w:val="00BC292B"/>
    <w:rsid w:val="00BC38CA"/>
    <w:rsid w:val="00BC58B8"/>
    <w:rsid w:val="00BC5BB2"/>
    <w:rsid w:val="00BC76BD"/>
    <w:rsid w:val="00BD106F"/>
    <w:rsid w:val="00BD1B3D"/>
    <w:rsid w:val="00BD314D"/>
    <w:rsid w:val="00BD3B7D"/>
    <w:rsid w:val="00BE24BB"/>
    <w:rsid w:val="00BE401E"/>
    <w:rsid w:val="00BE57FE"/>
    <w:rsid w:val="00BE6ED4"/>
    <w:rsid w:val="00BF2F0A"/>
    <w:rsid w:val="00BF46C4"/>
    <w:rsid w:val="00BF5AFE"/>
    <w:rsid w:val="00BF6C1C"/>
    <w:rsid w:val="00C0249D"/>
    <w:rsid w:val="00C06B3E"/>
    <w:rsid w:val="00C06EF5"/>
    <w:rsid w:val="00C11074"/>
    <w:rsid w:val="00C11973"/>
    <w:rsid w:val="00C11F57"/>
    <w:rsid w:val="00C12B5D"/>
    <w:rsid w:val="00C21B92"/>
    <w:rsid w:val="00C310C6"/>
    <w:rsid w:val="00C326D2"/>
    <w:rsid w:val="00C36EC8"/>
    <w:rsid w:val="00C43E52"/>
    <w:rsid w:val="00C46911"/>
    <w:rsid w:val="00C46FF5"/>
    <w:rsid w:val="00C53680"/>
    <w:rsid w:val="00C621E2"/>
    <w:rsid w:val="00C65C36"/>
    <w:rsid w:val="00C70B25"/>
    <w:rsid w:val="00C7395D"/>
    <w:rsid w:val="00C74A38"/>
    <w:rsid w:val="00C75DEA"/>
    <w:rsid w:val="00C8171F"/>
    <w:rsid w:val="00C870FE"/>
    <w:rsid w:val="00CA0FC5"/>
    <w:rsid w:val="00CA10C0"/>
    <w:rsid w:val="00CA2388"/>
    <w:rsid w:val="00CA38FF"/>
    <w:rsid w:val="00CB69EB"/>
    <w:rsid w:val="00CC23BE"/>
    <w:rsid w:val="00CC7FE5"/>
    <w:rsid w:val="00CD2A6C"/>
    <w:rsid w:val="00CD3615"/>
    <w:rsid w:val="00CD591B"/>
    <w:rsid w:val="00CD5C33"/>
    <w:rsid w:val="00CD6905"/>
    <w:rsid w:val="00CD6B1B"/>
    <w:rsid w:val="00CD7788"/>
    <w:rsid w:val="00CE089B"/>
    <w:rsid w:val="00CE1AF9"/>
    <w:rsid w:val="00CE3578"/>
    <w:rsid w:val="00CE4747"/>
    <w:rsid w:val="00CE5CFF"/>
    <w:rsid w:val="00CF6992"/>
    <w:rsid w:val="00CF6B2C"/>
    <w:rsid w:val="00D00133"/>
    <w:rsid w:val="00D1126D"/>
    <w:rsid w:val="00D11D37"/>
    <w:rsid w:val="00D20882"/>
    <w:rsid w:val="00D227EA"/>
    <w:rsid w:val="00D26D02"/>
    <w:rsid w:val="00D27FA5"/>
    <w:rsid w:val="00D3076D"/>
    <w:rsid w:val="00D3090E"/>
    <w:rsid w:val="00D31D15"/>
    <w:rsid w:val="00D3275A"/>
    <w:rsid w:val="00D41146"/>
    <w:rsid w:val="00D415B0"/>
    <w:rsid w:val="00D4714B"/>
    <w:rsid w:val="00D50466"/>
    <w:rsid w:val="00D51B1A"/>
    <w:rsid w:val="00D52717"/>
    <w:rsid w:val="00D53982"/>
    <w:rsid w:val="00D57159"/>
    <w:rsid w:val="00D5728C"/>
    <w:rsid w:val="00D67324"/>
    <w:rsid w:val="00D67B67"/>
    <w:rsid w:val="00D70EBF"/>
    <w:rsid w:val="00D72450"/>
    <w:rsid w:val="00D84F09"/>
    <w:rsid w:val="00D862BD"/>
    <w:rsid w:val="00D86D6F"/>
    <w:rsid w:val="00D93463"/>
    <w:rsid w:val="00D9610F"/>
    <w:rsid w:val="00DA5353"/>
    <w:rsid w:val="00DA56A1"/>
    <w:rsid w:val="00DB3A1C"/>
    <w:rsid w:val="00DB68E2"/>
    <w:rsid w:val="00DC11F5"/>
    <w:rsid w:val="00DC6A71"/>
    <w:rsid w:val="00DD46B9"/>
    <w:rsid w:val="00DD5236"/>
    <w:rsid w:val="00DE3071"/>
    <w:rsid w:val="00DE62B2"/>
    <w:rsid w:val="00DE64D3"/>
    <w:rsid w:val="00DF5A45"/>
    <w:rsid w:val="00E00020"/>
    <w:rsid w:val="00E00DA4"/>
    <w:rsid w:val="00E04702"/>
    <w:rsid w:val="00E079D9"/>
    <w:rsid w:val="00E16F87"/>
    <w:rsid w:val="00E17D5A"/>
    <w:rsid w:val="00E206ED"/>
    <w:rsid w:val="00E21B98"/>
    <w:rsid w:val="00E22335"/>
    <w:rsid w:val="00E27F62"/>
    <w:rsid w:val="00E31B51"/>
    <w:rsid w:val="00E324FF"/>
    <w:rsid w:val="00E3414D"/>
    <w:rsid w:val="00E34C20"/>
    <w:rsid w:val="00E351F9"/>
    <w:rsid w:val="00E353DC"/>
    <w:rsid w:val="00E376C9"/>
    <w:rsid w:val="00E37F8E"/>
    <w:rsid w:val="00E46EB1"/>
    <w:rsid w:val="00E47E26"/>
    <w:rsid w:val="00E54D67"/>
    <w:rsid w:val="00E562B2"/>
    <w:rsid w:val="00E6141F"/>
    <w:rsid w:val="00E62EFF"/>
    <w:rsid w:val="00E646C2"/>
    <w:rsid w:val="00E66028"/>
    <w:rsid w:val="00E67765"/>
    <w:rsid w:val="00E70EB1"/>
    <w:rsid w:val="00E73DF4"/>
    <w:rsid w:val="00E80F41"/>
    <w:rsid w:val="00E8101E"/>
    <w:rsid w:val="00E85215"/>
    <w:rsid w:val="00E85F33"/>
    <w:rsid w:val="00E866AB"/>
    <w:rsid w:val="00E93030"/>
    <w:rsid w:val="00E937B3"/>
    <w:rsid w:val="00E9653B"/>
    <w:rsid w:val="00E96F03"/>
    <w:rsid w:val="00EA1884"/>
    <w:rsid w:val="00EA458F"/>
    <w:rsid w:val="00EA65F8"/>
    <w:rsid w:val="00EA7FF3"/>
    <w:rsid w:val="00EB065C"/>
    <w:rsid w:val="00EB218B"/>
    <w:rsid w:val="00EB3314"/>
    <w:rsid w:val="00EB3399"/>
    <w:rsid w:val="00EC232D"/>
    <w:rsid w:val="00EC3BF7"/>
    <w:rsid w:val="00EC5D20"/>
    <w:rsid w:val="00EC6C16"/>
    <w:rsid w:val="00ED1024"/>
    <w:rsid w:val="00ED396A"/>
    <w:rsid w:val="00ED3E68"/>
    <w:rsid w:val="00ED4788"/>
    <w:rsid w:val="00ED52B2"/>
    <w:rsid w:val="00EE64B9"/>
    <w:rsid w:val="00EE7162"/>
    <w:rsid w:val="00EE7217"/>
    <w:rsid w:val="00EF140F"/>
    <w:rsid w:val="00EF31F4"/>
    <w:rsid w:val="00EF3B4F"/>
    <w:rsid w:val="00EF7E24"/>
    <w:rsid w:val="00F0399E"/>
    <w:rsid w:val="00F11C85"/>
    <w:rsid w:val="00F133E5"/>
    <w:rsid w:val="00F155B8"/>
    <w:rsid w:val="00F1768B"/>
    <w:rsid w:val="00F20075"/>
    <w:rsid w:val="00F229AC"/>
    <w:rsid w:val="00F24D0B"/>
    <w:rsid w:val="00F27EA9"/>
    <w:rsid w:val="00F3044D"/>
    <w:rsid w:val="00F35C2E"/>
    <w:rsid w:val="00F4040B"/>
    <w:rsid w:val="00F43410"/>
    <w:rsid w:val="00F45ADF"/>
    <w:rsid w:val="00F505A9"/>
    <w:rsid w:val="00F5281F"/>
    <w:rsid w:val="00F52B05"/>
    <w:rsid w:val="00F5396A"/>
    <w:rsid w:val="00F61149"/>
    <w:rsid w:val="00F65414"/>
    <w:rsid w:val="00F70365"/>
    <w:rsid w:val="00F742CF"/>
    <w:rsid w:val="00F81851"/>
    <w:rsid w:val="00F87DAF"/>
    <w:rsid w:val="00F918CC"/>
    <w:rsid w:val="00F91CD9"/>
    <w:rsid w:val="00F92B2D"/>
    <w:rsid w:val="00F93251"/>
    <w:rsid w:val="00F9543C"/>
    <w:rsid w:val="00FA628D"/>
    <w:rsid w:val="00FB3F38"/>
    <w:rsid w:val="00FB4057"/>
    <w:rsid w:val="00FC2443"/>
    <w:rsid w:val="00FC3B95"/>
    <w:rsid w:val="00FC5090"/>
    <w:rsid w:val="00FC7DAF"/>
    <w:rsid w:val="00FD2413"/>
    <w:rsid w:val="00FD6145"/>
    <w:rsid w:val="00FD7114"/>
    <w:rsid w:val="00FE264D"/>
    <w:rsid w:val="00FE5CA6"/>
    <w:rsid w:val="00FE6990"/>
    <w:rsid w:val="00FE73FF"/>
    <w:rsid w:val="00FE7D03"/>
    <w:rsid w:val="00FF337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2AF"/>
    <w:rPr>
      <w:sz w:val="24"/>
      <w:szCs w:val="24"/>
    </w:rPr>
  </w:style>
  <w:style w:type="paragraph" w:styleId="Heading1">
    <w:name w:val="heading 1"/>
    <w:basedOn w:val="Normal"/>
    <w:next w:val="Normal"/>
    <w:link w:val="Heading1Char"/>
    <w:uiPriority w:val="99"/>
    <w:qFormat/>
    <w:rsid w:val="0093120D"/>
    <w:pPr>
      <w:keepNext/>
      <w:keepLines/>
      <w:spacing w:before="240"/>
      <w:outlineLvl w:val="0"/>
    </w:pPr>
    <w:rPr>
      <w:rFonts w:ascii="Cambria" w:hAnsi="Cambria"/>
      <w:color w:val="365F91"/>
      <w:sz w:val="32"/>
      <w:szCs w:val="32"/>
    </w:rPr>
  </w:style>
  <w:style w:type="paragraph" w:styleId="Heading2">
    <w:name w:val="heading 2"/>
    <w:basedOn w:val="Normal"/>
    <w:next w:val="Normal"/>
    <w:link w:val="Heading2Char"/>
    <w:uiPriority w:val="99"/>
    <w:qFormat/>
    <w:rsid w:val="00996A25"/>
    <w:pPr>
      <w:keepNext/>
      <w:spacing w:before="240" w:after="60"/>
      <w:outlineLvl w:val="1"/>
    </w:pPr>
    <w:rPr>
      <w:rFonts w:ascii="Arial" w:hAnsi="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3120D"/>
    <w:rPr>
      <w:rFonts w:ascii="Cambria" w:hAnsi="Cambria" w:cs="Times New Roman"/>
      <w:color w:val="365F91"/>
      <w:sz w:val="32"/>
      <w:szCs w:val="32"/>
    </w:rPr>
  </w:style>
  <w:style w:type="character" w:customStyle="1" w:styleId="Heading2Char">
    <w:name w:val="Heading 2 Char"/>
    <w:basedOn w:val="DefaultParagraphFont"/>
    <w:link w:val="Heading2"/>
    <w:uiPriority w:val="99"/>
    <w:locked/>
    <w:rsid w:val="00996A25"/>
    <w:rPr>
      <w:rFonts w:ascii="Arial" w:hAnsi="Arial"/>
      <w:b/>
      <w:i/>
      <w:sz w:val="28"/>
    </w:rPr>
  </w:style>
  <w:style w:type="paragraph" w:customStyle="1" w:styleId="Style11">
    <w:name w:val="Style11"/>
    <w:basedOn w:val="Normal"/>
    <w:uiPriority w:val="99"/>
    <w:rsid w:val="00A87544"/>
    <w:pPr>
      <w:widowControl w:val="0"/>
      <w:autoSpaceDE w:val="0"/>
      <w:autoSpaceDN w:val="0"/>
      <w:adjustRightInd w:val="0"/>
      <w:jc w:val="center"/>
    </w:pPr>
  </w:style>
  <w:style w:type="paragraph" w:customStyle="1" w:styleId="Style12">
    <w:name w:val="Style12"/>
    <w:basedOn w:val="Normal"/>
    <w:uiPriority w:val="99"/>
    <w:rsid w:val="00A87544"/>
    <w:pPr>
      <w:widowControl w:val="0"/>
      <w:autoSpaceDE w:val="0"/>
      <w:autoSpaceDN w:val="0"/>
      <w:adjustRightInd w:val="0"/>
      <w:spacing w:line="230" w:lineRule="exact"/>
    </w:pPr>
  </w:style>
  <w:style w:type="paragraph" w:customStyle="1" w:styleId="Style15">
    <w:name w:val="Style15"/>
    <w:basedOn w:val="Normal"/>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ListParagraph">
    <w:name w:val="List Paragraph"/>
    <w:basedOn w:val="Normal"/>
    <w:uiPriority w:val="99"/>
    <w:qFormat/>
    <w:rsid w:val="00E67765"/>
    <w:pPr>
      <w:widowControl w:val="0"/>
      <w:autoSpaceDE w:val="0"/>
      <w:autoSpaceDN w:val="0"/>
      <w:adjustRightInd w:val="0"/>
      <w:ind w:left="720"/>
      <w:contextualSpacing/>
    </w:pPr>
  </w:style>
  <w:style w:type="character" w:customStyle="1" w:styleId="a">
    <w:name w:val="Основной текст_"/>
    <w:link w:val="3"/>
    <w:uiPriority w:val="99"/>
    <w:locked/>
    <w:rsid w:val="00E8101E"/>
    <w:rPr>
      <w:sz w:val="28"/>
      <w:shd w:val="clear" w:color="auto" w:fill="FFFFFF"/>
    </w:rPr>
  </w:style>
  <w:style w:type="paragraph" w:customStyle="1" w:styleId="3">
    <w:name w:val="Основной текст3"/>
    <w:basedOn w:val="Normal"/>
    <w:link w:val="a"/>
    <w:uiPriority w:val="99"/>
    <w:rsid w:val="00E8101E"/>
    <w:pPr>
      <w:shd w:val="clear" w:color="auto" w:fill="FFFFFF"/>
      <w:spacing w:line="322" w:lineRule="exact"/>
      <w:ind w:hanging="360"/>
    </w:pPr>
    <w:rPr>
      <w:sz w:val="28"/>
      <w:szCs w:val="28"/>
      <w:shd w:val="clear" w:color="auto" w:fill="FFFFFF"/>
    </w:rPr>
  </w:style>
  <w:style w:type="table" w:styleId="TableGrid">
    <w:name w:val="Table Grid"/>
    <w:basedOn w:val="TableNormal"/>
    <w:uiPriority w:val="99"/>
    <w:rsid w:val="006456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34A75"/>
    <w:rPr>
      <w:rFonts w:cs="Times New Roman"/>
      <w:color w:val="0066CC"/>
      <w:u w:val="single"/>
    </w:rPr>
  </w:style>
  <w:style w:type="paragraph" w:customStyle="1" w:styleId="1">
    <w:name w:val="Абзац списка1"/>
    <w:basedOn w:val="Normal"/>
    <w:uiPriority w:val="99"/>
    <w:rsid w:val="00B97BE2"/>
    <w:pPr>
      <w:spacing w:after="200" w:line="276" w:lineRule="auto"/>
      <w:ind w:left="720"/>
    </w:pPr>
    <w:rPr>
      <w:rFonts w:ascii="Calibri" w:hAnsi="Calibri"/>
      <w:sz w:val="22"/>
      <w:szCs w:val="22"/>
      <w:lang w:eastAsia="en-US"/>
    </w:rPr>
  </w:style>
  <w:style w:type="paragraph" w:styleId="NormalWeb">
    <w:name w:val="Normal (Web)"/>
    <w:aliases w:val="Обычный (Web)"/>
    <w:basedOn w:val="Normal"/>
    <w:uiPriority w:val="99"/>
    <w:rsid w:val="00B97BE2"/>
    <w:pPr>
      <w:spacing w:after="50"/>
    </w:pPr>
    <w:rPr>
      <w:rFonts w:ascii="Verdana" w:hAnsi="Verdana"/>
      <w:color w:val="494949"/>
      <w:sz w:val="12"/>
      <w:szCs w:val="12"/>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B97BE2"/>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B97BE2"/>
    <w:rPr>
      <w:rFonts w:cs="Times New Roman"/>
    </w:rPr>
  </w:style>
  <w:style w:type="paragraph" w:styleId="BodyText">
    <w:name w:val="Body Text"/>
    <w:basedOn w:val="Normal"/>
    <w:link w:val="BodyTextChar"/>
    <w:uiPriority w:val="99"/>
    <w:rsid w:val="00FC3B95"/>
    <w:pPr>
      <w:suppressAutoHyphens/>
      <w:spacing w:after="120"/>
    </w:pPr>
    <w:rPr>
      <w:lang w:eastAsia="ar-SA"/>
    </w:rPr>
  </w:style>
  <w:style w:type="character" w:customStyle="1" w:styleId="BodyTextChar">
    <w:name w:val="Body Text Char"/>
    <w:basedOn w:val="DefaultParagraphFont"/>
    <w:link w:val="BodyText"/>
    <w:uiPriority w:val="99"/>
    <w:locked/>
    <w:rsid w:val="00FC3B95"/>
    <w:rPr>
      <w:sz w:val="24"/>
      <w:lang w:eastAsia="ar-SA" w:bidi="ar-SA"/>
    </w:rPr>
  </w:style>
  <w:style w:type="paragraph" w:styleId="Footer">
    <w:name w:val="footer"/>
    <w:basedOn w:val="Normal"/>
    <w:link w:val="FooterChar"/>
    <w:uiPriority w:val="99"/>
    <w:rsid w:val="001B2D68"/>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locked/>
    <w:rsid w:val="001B2D68"/>
    <w:rPr>
      <w:sz w:val="24"/>
    </w:rPr>
  </w:style>
  <w:style w:type="paragraph" w:customStyle="1" w:styleId="a0">
    <w:name w:val="Вопросы"/>
    <w:basedOn w:val="Normal"/>
    <w:uiPriority w:val="99"/>
    <w:rsid w:val="003E48E0"/>
    <w:pPr>
      <w:spacing w:line="280" w:lineRule="exact"/>
      <w:ind w:firstLine="567"/>
      <w:jc w:val="both"/>
    </w:pPr>
    <w:rPr>
      <w:b/>
      <w:i/>
      <w:sz w:val="26"/>
      <w:szCs w:val="20"/>
    </w:rPr>
  </w:style>
  <w:style w:type="paragraph" w:customStyle="1" w:styleId="a1">
    <w:name w:val="а Обычный"/>
    <w:basedOn w:val="Normal"/>
    <w:link w:val="a2"/>
    <w:uiPriority w:val="99"/>
    <w:rsid w:val="003E48E0"/>
    <w:pPr>
      <w:widowControl w:val="0"/>
      <w:ind w:firstLine="567"/>
      <w:jc w:val="both"/>
    </w:pPr>
    <w:rPr>
      <w:iCs/>
      <w:sz w:val="28"/>
    </w:rPr>
  </w:style>
  <w:style w:type="character" w:customStyle="1" w:styleId="a2">
    <w:name w:val="а Обычный Знак"/>
    <w:link w:val="a1"/>
    <w:uiPriority w:val="99"/>
    <w:locked/>
    <w:rsid w:val="003E48E0"/>
    <w:rPr>
      <w:sz w:val="24"/>
    </w:rPr>
  </w:style>
  <w:style w:type="paragraph" w:customStyle="1" w:styleId="a3">
    <w:name w:val="а Вопросы темы ПТК"/>
    <w:basedOn w:val="Normal"/>
    <w:uiPriority w:val="99"/>
    <w:rsid w:val="003E48E0"/>
    <w:pPr>
      <w:ind w:firstLine="567"/>
      <w:jc w:val="both"/>
    </w:pPr>
    <w:rPr>
      <w:b/>
      <w:bCs/>
      <w:i/>
      <w:iCs/>
      <w:sz w:val="28"/>
    </w:rPr>
  </w:style>
  <w:style w:type="paragraph" w:styleId="BodyTextIndent2">
    <w:name w:val="Body Text Indent 2"/>
    <w:basedOn w:val="Normal"/>
    <w:link w:val="BodyTextIndent2Char"/>
    <w:uiPriority w:val="99"/>
    <w:rsid w:val="00996A25"/>
    <w:pPr>
      <w:spacing w:after="120" w:line="480" w:lineRule="auto"/>
      <w:ind w:left="283"/>
    </w:pPr>
  </w:style>
  <w:style w:type="character" w:customStyle="1" w:styleId="BodyTextIndent2Char">
    <w:name w:val="Body Text Indent 2 Char"/>
    <w:basedOn w:val="DefaultParagraphFont"/>
    <w:link w:val="BodyTextIndent2"/>
    <w:uiPriority w:val="99"/>
    <w:locked/>
    <w:rsid w:val="00996A25"/>
    <w:rPr>
      <w:sz w:val="24"/>
    </w:rPr>
  </w:style>
  <w:style w:type="paragraph" w:styleId="BodyTextIndent3">
    <w:name w:val="Body Text Indent 3"/>
    <w:basedOn w:val="Normal"/>
    <w:link w:val="BodyTextIndent3Char"/>
    <w:uiPriority w:val="99"/>
    <w:rsid w:val="00996A2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96A25"/>
    <w:rPr>
      <w:sz w:val="16"/>
    </w:rPr>
  </w:style>
  <w:style w:type="paragraph" w:customStyle="1" w:styleId="a4">
    <w:name w:val="а Вопросы ПТК"/>
    <w:basedOn w:val="Normal"/>
    <w:link w:val="a5"/>
    <w:uiPriority w:val="99"/>
    <w:rsid w:val="00996A25"/>
    <w:pPr>
      <w:widowControl w:val="0"/>
      <w:ind w:firstLine="567"/>
      <w:jc w:val="both"/>
    </w:pPr>
    <w:rPr>
      <w:b/>
      <w:bCs/>
      <w:i/>
      <w:iCs/>
      <w:sz w:val="28"/>
    </w:rPr>
  </w:style>
  <w:style w:type="character" w:customStyle="1" w:styleId="a5">
    <w:name w:val="а Вопросы ПТК Знак"/>
    <w:link w:val="a4"/>
    <w:uiPriority w:val="99"/>
    <w:locked/>
    <w:rsid w:val="00996A25"/>
    <w:rPr>
      <w:b/>
      <w:i/>
      <w:sz w:val="24"/>
    </w:rPr>
  </w:style>
  <w:style w:type="character" w:styleId="Strong">
    <w:name w:val="Strong"/>
    <w:basedOn w:val="DefaultParagraphFont"/>
    <w:uiPriority w:val="99"/>
    <w:qFormat/>
    <w:rsid w:val="00F70365"/>
    <w:rPr>
      <w:rFonts w:cs="Times New Roman"/>
      <w:b/>
    </w:rPr>
  </w:style>
  <w:style w:type="paragraph" w:styleId="BodyTextIndent">
    <w:name w:val="Body Text Indent"/>
    <w:basedOn w:val="Normal"/>
    <w:link w:val="BodyTextIndentChar"/>
    <w:uiPriority w:val="99"/>
    <w:rsid w:val="00F70365"/>
    <w:pPr>
      <w:spacing w:after="120"/>
      <w:ind w:left="283"/>
    </w:pPr>
    <w:rPr>
      <w:lang w:val="en-US"/>
    </w:rPr>
  </w:style>
  <w:style w:type="character" w:customStyle="1" w:styleId="BodyTextIndentChar">
    <w:name w:val="Body Text Indent Char"/>
    <w:basedOn w:val="DefaultParagraphFont"/>
    <w:link w:val="BodyTextIndent"/>
    <w:uiPriority w:val="99"/>
    <w:locked/>
    <w:rsid w:val="00F70365"/>
    <w:rPr>
      <w:sz w:val="24"/>
      <w:lang w:val="en-US"/>
    </w:rPr>
  </w:style>
  <w:style w:type="paragraph" w:styleId="DocumentMap">
    <w:name w:val="Document Map"/>
    <w:basedOn w:val="Normal"/>
    <w:link w:val="DocumentMapChar"/>
    <w:uiPriority w:val="99"/>
    <w:rsid w:val="00F70365"/>
    <w:pPr>
      <w:shd w:val="clear" w:color="auto" w:fill="000080"/>
    </w:pPr>
    <w:rPr>
      <w:rFonts w:ascii="Tahoma" w:hAnsi="Tahoma"/>
      <w:sz w:val="20"/>
      <w:szCs w:val="20"/>
      <w:lang w:val="en-US"/>
    </w:rPr>
  </w:style>
  <w:style w:type="character" w:customStyle="1" w:styleId="DocumentMapChar">
    <w:name w:val="Document Map Char"/>
    <w:basedOn w:val="DefaultParagraphFont"/>
    <w:link w:val="DocumentMap"/>
    <w:uiPriority w:val="99"/>
    <w:locked/>
    <w:rsid w:val="00F70365"/>
    <w:rPr>
      <w:rFonts w:ascii="Tahoma" w:hAnsi="Tahoma"/>
      <w:shd w:val="clear" w:color="auto" w:fill="000080"/>
      <w:lang w:val="en-US"/>
    </w:rPr>
  </w:style>
  <w:style w:type="character" w:styleId="Emphasis">
    <w:name w:val="Emphasis"/>
    <w:basedOn w:val="DefaultParagraphFont"/>
    <w:uiPriority w:val="99"/>
    <w:qFormat/>
    <w:rsid w:val="009E0C36"/>
    <w:rPr>
      <w:rFonts w:cs="Times New Roman"/>
      <w:i/>
    </w:rPr>
  </w:style>
  <w:style w:type="paragraph" w:customStyle="1" w:styleId="c0">
    <w:name w:val="c0"/>
    <w:basedOn w:val="Normal"/>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Normal"/>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BodyText2">
    <w:name w:val="Body Text 2"/>
    <w:basedOn w:val="Normal"/>
    <w:link w:val="BodyText2Char"/>
    <w:uiPriority w:val="99"/>
    <w:rsid w:val="00A941AA"/>
    <w:pPr>
      <w:spacing w:after="120" w:line="480" w:lineRule="auto"/>
    </w:pPr>
  </w:style>
  <w:style w:type="character" w:customStyle="1" w:styleId="BodyText2Char">
    <w:name w:val="Body Text 2 Char"/>
    <w:basedOn w:val="DefaultParagraphFont"/>
    <w:link w:val="BodyText2"/>
    <w:uiPriority w:val="99"/>
    <w:locked/>
    <w:rsid w:val="00A941AA"/>
    <w:rPr>
      <w:rFonts w:cs="Times New Roman"/>
      <w:sz w:val="24"/>
      <w:szCs w:val="24"/>
    </w:rPr>
  </w:style>
  <w:style w:type="paragraph" w:styleId="BalloonText">
    <w:name w:val="Balloon Text"/>
    <w:basedOn w:val="Normal"/>
    <w:link w:val="BalloonTextChar"/>
    <w:uiPriority w:val="99"/>
    <w:semiHidden/>
    <w:rsid w:val="00D67324"/>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7324"/>
    <w:rPr>
      <w:rFonts w:ascii="Segoe UI" w:hAnsi="Segoe UI" w:cs="Segoe UI"/>
      <w:sz w:val="18"/>
      <w:szCs w:val="18"/>
    </w:rPr>
  </w:style>
  <w:style w:type="table" w:customStyle="1" w:styleId="10">
    <w:name w:val="Сетка таблицы1"/>
    <w:uiPriority w:val="99"/>
    <w:rsid w:val="007D4EC1"/>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F748F"/>
    <w:pPr>
      <w:autoSpaceDE w:val="0"/>
      <w:autoSpaceDN w:val="0"/>
      <w:adjustRightInd w:val="0"/>
    </w:pPr>
    <w:rPr>
      <w:color w:val="000000"/>
      <w:sz w:val="24"/>
      <w:szCs w:val="24"/>
    </w:rPr>
  </w:style>
  <w:style w:type="character" w:customStyle="1" w:styleId="mw-headline">
    <w:name w:val="mw-headline"/>
    <w:uiPriority w:val="99"/>
    <w:rsid w:val="0090357F"/>
    <w:rPr>
      <w:rFonts w:ascii="Verdana" w:hAnsi="Verdana"/>
      <w:color w:val="000000"/>
      <w:sz w:val="22"/>
    </w:rPr>
  </w:style>
  <w:style w:type="character" w:customStyle="1" w:styleId="h2text">
    <w:name w:val="h2text"/>
    <w:basedOn w:val="DefaultParagraphFont"/>
    <w:uiPriority w:val="99"/>
    <w:rsid w:val="0090357F"/>
    <w:rPr>
      <w:rFonts w:cs="Times New Roman"/>
    </w:rPr>
  </w:style>
  <w:style w:type="paragraph" w:customStyle="1" w:styleId="TableParagraph">
    <w:name w:val="Table Paragraph"/>
    <w:basedOn w:val="Normal"/>
    <w:uiPriority w:val="99"/>
    <w:rsid w:val="00720ADC"/>
    <w:pPr>
      <w:widowControl w:val="0"/>
      <w:autoSpaceDE w:val="0"/>
      <w:autoSpaceDN w:val="0"/>
    </w:pPr>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592474710">
      <w:marLeft w:val="0"/>
      <w:marRight w:val="0"/>
      <w:marTop w:val="0"/>
      <w:marBottom w:val="0"/>
      <w:divBdr>
        <w:top w:val="none" w:sz="0" w:space="0" w:color="auto"/>
        <w:left w:val="none" w:sz="0" w:space="0" w:color="auto"/>
        <w:bottom w:val="none" w:sz="0" w:space="0" w:color="auto"/>
        <w:right w:val="none" w:sz="0" w:space="0" w:color="auto"/>
      </w:divBdr>
      <w:divsChild>
        <w:div w:id="592474781">
          <w:marLeft w:val="0"/>
          <w:marRight w:val="0"/>
          <w:marTop w:val="0"/>
          <w:marBottom w:val="0"/>
          <w:divBdr>
            <w:top w:val="none" w:sz="0" w:space="0" w:color="auto"/>
            <w:left w:val="none" w:sz="0" w:space="0" w:color="auto"/>
            <w:bottom w:val="none" w:sz="0" w:space="0" w:color="auto"/>
            <w:right w:val="none" w:sz="0" w:space="0" w:color="auto"/>
          </w:divBdr>
          <w:divsChild>
            <w:div w:id="592474736">
              <w:marLeft w:val="0"/>
              <w:marRight w:val="450"/>
              <w:marTop w:val="0"/>
              <w:marBottom w:val="0"/>
              <w:divBdr>
                <w:top w:val="none" w:sz="0" w:space="0" w:color="auto"/>
                <w:left w:val="none" w:sz="0" w:space="0" w:color="auto"/>
                <w:bottom w:val="none" w:sz="0" w:space="0" w:color="auto"/>
                <w:right w:val="none" w:sz="0" w:space="0" w:color="auto"/>
              </w:divBdr>
            </w:div>
          </w:divsChild>
        </w:div>
        <w:div w:id="592474866">
          <w:marLeft w:val="0"/>
          <w:marRight w:val="0"/>
          <w:marTop w:val="0"/>
          <w:marBottom w:val="0"/>
          <w:divBdr>
            <w:top w:val="none" w:sz="0" w:space="0" w:color="auto"/>
            <w:left w:val="none" w:sz="0" w:space="0" w:color="auto"/>
            <w:bottom w:val="none" w:sz="0" w:space="0" w:color="auto"/>
            <w:right w:val="none" w:sz="0" w:space="0" w:color="auto"/>
          </w:divBdr>
          <w:divsChild>
            <w:div w:id="592474807">
              <w:marLeft w:val="0"/>
              <w:marRight w:val="0"/>
              <w:marTop w:val="0"/>
              <w:marBottom w:val="75"/>
              <w:divBdr>
                <w:top w:val="none" w:sz="0" w:space="0" w:color="auto"/>
                <w:left w:val="none" w:sz="0" w:space="0" w:color="auto"/>
                <w:bottom w:val="none" w:sz="0" w:space="0" w:color="auto"/>
                <w:right w:val="none" w:sz="0" w:space="0" w:color="auto"/>
              </w:divBdr>
            </w:div>
            <w:div w:id="592474813">
              <w:marLeft w:val="0"/>
              <w:marRight w:val="0"/>
              <w:marTop w:val="0"/>
              <w:marBottom w:val="75"/>
              <w:divBdr>
                <w:top w:val="none" w:sz="0" w:space="0" w:color="auto"/>
                <w:left w:val="none" w:sz="0" w:space="0" w:color="auto"/>
                <w:bottom w:val="none" w:sz="0" w:space="0" w:color="auto"/>
                <w:right w:val="none" w:sz="0" w:space="0" w:color="auto"/>
              </w:divBdr>
            </w:div>
            <w:div w:id="5924748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92474711">
      <w:marLeft w:val="0"/>
      <w:marRight w:val="0"/>
      <w:marTop w:val="0"/>
      <w:marBottom w:val="0"/>
      <w:divBdr>
        <w:top w:val="none" w:sz="0" w:space="0" w:color="auto"/>
        <w:left w:val="none" w:sz="0" w:space="0" w:color="auto"/>
        <w:bottom w:val="none" w:sz="0" w:space="0" w:color="auto"/>
        <w:right w:val="none" w:sz="0" w:space="0" w:color="auto"/>
      </w:divBdr>
      <w:divsChild>
        <w:div w:id="592474792">
          <w:marLeft w:val="0"/>
          <w:marRight w:val="0"/>
          <w:marTop w:val="0"/>
          <w:marBottom w:val="0"/>
          <w:divBdr>
            <w:top w:val="none" w:sz="0" w:space="0" w:color="auto"/>
            <w:left w:val="none" w:sz="0" w:space="0" w:color="auto"/>
            <w:bottom w:val="none" w:sz="0" w:space="0" w:color="auto"/>
            <w:right w:val="none" w:sz="0" w:space="0" w:color="auto"/>
          </w:divBdr>
          <w:divsChild>
            <w:div w:id="592474796">
              <w:marLeft w:val="0"/>
              <w:marRight w:val="450"/>
              <w:marTop w:val="0"/>
              <w:marBottom w:val="0"/>
              <w:divBdr>
                <w:top w:val="none" w:sz="0" w:space="0" w:color="auto"/>
                <w:left w:val="none" w:sz="0" w:space="0" w:color="auto"/>
                <w:bottom w:val="none" w:sz="0" w:space="0" w:color="auto"/>
                <w:right w:val="none" w:sz="0" w:space="0" w:color="auto"/>
              </w:divBdr>
            </w:div>
          </w:divsChild>
        </w:div>
        <w:div w:id="592474794">
          <w:marLeft w:val="0"/>
          <w:marRight w:val="0"/>
          <w:marTop w:val="0"/>
          <w:marBottom w:val="0"/>
          <w:divBdr>
            <w:top w:val="none" w:sz="0" w:space="0" w:color="auto"/>
            <w:left w:val="none" w:sz="0" w:space="0" w:color="auto"/>
            <w:bottom w:val="none" w:sz="0" w:space="0" w:color="auto"/>
            <w:right w:val="none" w:sz="0" w:space="0" w:color="auto"/>
          </w:divBdr>
          <w:divsChild>
            <w:div w:id="592474724">
              <w:marLeft w:val="0"/>
              <w:marRight w:val="0"/>
              <w:marTop w:val="0"/>
              <w:marBottom w:val="75"/>
              <w:divBdr>
                <w:top w:val="none" w:sz="0" w:space="0" w:color="auto"/>
                <w:left w:val="none" w:sz="0" w:space="0" w:color="auto"/>
                <w:bottom w:val="none" w:sz="0" w:space="0" w:color="auto"/>
                <w:right w:val="none" w:sz="0" w:space="0" w:color="auto"/>
              </w:divBdr>
            </w:div>
            <w:div w:id="592474751">
              <w:marLeft w:val="0"/>
              <w:marRight w:val="0"/>
              <w:marTop w:val="0"/>
              <w:marBottom w:val="75"/>
              <w:divBdr>
                <w:top w:val="none" w:sz="0" w:space="0" w:color="auto"/>
                <w:left w:val="none" w:sz="0" w:space="0" w:color="auto"/>
                <w:bottom w:val="none" w:sz="0" w:space="0" w:color="auto"/>
                <w:right w:val="none" w:sz="0" w:space="0" w:color="auto"/>
              </w:divBdr>
            </w:div>
            <w:div w:id="5924748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92474723">
      <w:marLeft w:val="0"/>
      <w:marRight w:val="0"/>
      <w:marTop w:val="0"/>
      <w:marBottom w:val="0"/>
      <w:divBdr>
        <w:top w:val="none" w:sz="0" w:space="0" w:color="auto"/>
        <w:left w:val="none" w:sz="0" w:space="0" w:color="auto"/>
        <w:bottom w:val="none" w:sz="0" w:space="0" w:color="auto"/>
        <w:right w:val="none" w:sz="0" w:space="0" w:color="auto"/>
      </w:divBdr>
      <w:divsChild>
        <w:div w:id="592474774">
          <w:marLeft w:val="-225"/>
          <w:marRight w:val="-225"/>
          <w:marTop w:val="0"/>
          <w:marBottom w:val="0"/>
          <w:divBdr>
            <w:top w:val="none" w:sz="0" w:space="0" w:color="auto"/>
            <w:left w:val="none" w:sz="0" w:space="0" w:color="auto"/>
            <w:bottom w:val="none" w:sz="0" w:space="0" w:color="auto"/>
            <w:right w:val="none" w:sz="0" w:space="0" w:color="auto"/>
          </w:divBdr>
          <w:divsChild>
            <w:div w:id="592474805">
              <w:marLeft w:val="0"/>
              <w:marRight w:val="0"/>
              <w:marTop w:val="0"/>
              <w:marBottom w:val="0"/>
              <w:divBdr>
                <w:top w:val="none" w:sz="0" w:space="0" w:color="auto"/>
                <w:left w:val="none" w:sz="0" w:space="0" w:color="auto"/>
                <w:bottom w:val="none" w:sz="0" w:space="0" w:color="auto"/>
                <w:right w:val="none" w:sz="0" w:space="0" w:color="auto"/>
              </w:divBdr>
              <w:divsChild>
                <w:div w:id="592474773">
                  <w:marLeft w:val="-225"/>
                  <w:marRight w:val="-225"/>
                  <w:marTop w:val="0"/>
                  <w:marBottom w:val="0"/>
                  <w:divBdr>
                    <w:top w:val="none" w:sz="0" w:space="0" w:color="auto"/>
                    <w:left w:val="none" w:sz="0" w:space="0" w:color="auto"/>
                    <w:bottom w:val="none" w:sz="0" w:space="0" w:color="auto"/>
                    <w:right w:val="none" w:sz="0" w:space="0" w:color="auto"/>
                  </w:divBdr>
                  <w:divsChild>
                    <w:div w:id="592474760">
                      <w:marLeft w:val="9750"/>
                      <w:marRight w:val="0"/>
                      <w:marTop w:val="0"/>
                      <w:marBottom w:val="0"/>
                      <w:divBdr>
                        <w:top w:val="none" w:sz="0" w:space="0" w:color="auto"/>
                        <w:left w:val="none" w:sz="0" w:space="0" w:color="auto"/>
                        <w:bottom w:val="none" w:sz="0" w:space="0" w:color="auto"/>
                        <w:right w:val="none" w:sz="0" w:space="0" w:color="auto"/>
                      </w:divBdr>
                      <w:divsChild>
                        <w:div w:id="59247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2474727">
      <w:marLeft w:val="0"/>
      <w:marRight w:val="0"/>
      <w:marTop w:val="0"/>
      <w:marBottom w:val="0"/>
      <w:divBdr>
        <w:top w:val="none" w:sz="0" w:space="0" w:color="auto"/>
        <w:left w:val="none" w:sz="0" w:space="0" w:color="auto"/>
        <w:bottom w:val="none" w:sz="0" w:space="0" w:color="auto"/>
        <w:right w:val="none" w:sz="0" w:space="0" w:color="auto"/>
      </w:divBdr>
    </w:div>
    <w:div w:id="592474738">
      <w:marLeft w:val="0"/>
      <w:marRight w:val="0"/>
      <w:marTop w:val="0"/>
      <w:marBottom w:val="0"/>
      <w:divBdr>
        <w:top w:val="none" w:sz="0" w:space="0" w:color="auto"/>
        <w:left w:val="none" w:sz="0" w:space="0" w:color="auto"/>
        <w:bottom w:val="none" w:sz="0" w:space="0" w:color="auto"/>
        <w:right w:val="none" w:sz="0" w:space="0" w:color="auto"/>
      </w:divBdr>
      <w:divsChild>
        <w:div w:id="592474742">
          <w:marLeft w:val="0"/>
          <w:marRight w:val="0"/>
          <w:marTop w:val="0"/>
          <w:marBottom w:val="0"/>
          <w:divBdr>
            <w:top w:val="none" w:sz="0" w:space="0" w:color="auto"/>
            <w:left w:val="none" w:sz="0" w:space="0" w:color="auto"/>
            <w:bottom w:val="none" w:sz="0" w:space="0" w:color="auto"/>
            <w:right w:val="none" w:sz="0" w:space="0" w:color="auto"/>
          </w:divBdr>
        </w:div>
        <w:div w:id="592474756">
          <w:marLeft w:val="0"/>
          <w:marRight w:val="0"/>
          <w:marTop w:val="0"/>
          <w:marBottom w:val="0"/>
          <w:divBdr>
            <w:top w:val="none" w:sz="0" w:space="0" w:color="auto"/>
            <w:left w:val="none" w:sz="0" w:space="0" w:color="auto"/>
            <w:bottom w:val="none" w:sz="0" w:space="0" w:color="auto"/>
            <w:right w:val="none" w:sz="0" w:space="0" w:color="auto"/>
          </w:divBdr>
          <w:divsChild>
            <w:div w:id="592474702">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714">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791">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8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92474748">
      <w:marLeft w:val="0"/>
      <w:marRight w:val="0"/>
      <w:marTop w:val="0"/>
      <w:marBottom w:val="0"/>
      <w:divBdr>
        <w:top w:val="none" w:sz="0" w:space="0" w:color="auto"/>
        <w:left w:val="none" w:sz="0" w:space="0" w:color="auto"/>
        <w:bottom w:val="none" w:sz="0" w:space="0" w:color="auto"/>
        <w:right w:val="none" w:sz="0" w:space="0" w:color="auto"/>
      </w:divBdr>
      <w:divsChild>
        <w:div w:id="592474713">
          <w:marLeft w:val="0"/>
          <w:marRight w:val="0"/>
          <w:marTop w:val="0"/>
          <w:marBottom w:val="0"/>
          <w:divBdr>
            <w:top w:val="none" w:sz="0" w:space="0" w:color="auto"/>
            <w:left w:val="none" w:sz="0" w:space="0" w:color="auto"/>
            <w:bottom w:val="none" w:sz="0" w:space="0" w:color="auto"/>
            <w:right w:val="none" w:sz="0" w:space="0" w:color="auto"/>
          </w:divBdr>
          <w:divsChild>
            <w:div w:id="592474769">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821">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846">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8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92474757">
          <w:marLeft w:val="0"/>
          <w:marRight w:val="0"/>
          <w:marTop w:val="0"/>
          <w:marBottom w:val="0"/>
          <w:divBdr>
            <w:top w:val="none" w:sz="0" w:space="0" w:color="auto"/>
            <w:left w:val="none" w:sz="0" w:space="0" w:color="auto"/>
            <w:bottom w:val="none" w:sz="0" w:space="0" w:color="auto"/>
            <w:right w:val="none" w:sz="0" w:space="0" w:color="auto"/>
          </w:divBdr>
        </w:div>
      </w:divsChild>
    </w:div>
    <w:div w:id="592474749">
      <w:marLeft w:val="0"/>
      <w:marRight w:val="0"/>
      <w:marTop w:val="0"/>
      <w:marBottom w:val="0"/>
      <w:divBdr>
        <w:top w:val="none" w:sz="0" w:space="0" w:color="auto"/>
        <w:left w:val="none" w:sz="0" w:space="0" w:color="auto"/>
        <w:bottom w:val="none" w:sz="0" w:space="0" w:color="auto"/>
        <w:right w:val="none" w:sz="0" w:space="0" w:color="auto"/>
      </w:divBdr>
      <w:divsChild>
        <w:div w:id="592474705">
          <w:marLeft w:val="0"/>
          <w:marRight w:val="0"/>
          <w:marTop w:val="0"/>
          <w:marBottom w:val="75"/>
          <w:divBdr>
            <w:top w:val="none" w:sz="0" w:space="0" w:color="auto"/>
            <w:left w:val="none" w:sz="0" w:space="0" w:color="auto"/>
            <w:bottom w:val="none" w:sz="0" w:space="0" w:color="auto"/>
            <w:right w:val="none" w:sz="0" w:space="0" w:color="auto"/>
          </w:divBdr>
        </w:div>
        <w:div w:id="592474759">
          <w:marLeft w:val="0"/>
          <w:marRight w:val="0"/>
          <w:marTop w:val="0"/>
          <w:marBottom w:val="75"/>
          <w:divBdr>
            <w:top w:val="none" w:sz="0" w:space="0" w:color="auto"/>
            <w:left w:val="none" w:sz="0" w:space="0" w:color="auto"/>
            <w:bottom w:val="none" w:sz="0" w:space="0" w:color="auto"/>
            <w:right w:val="none" w:sz="0" w:space="0" w:color="auto"/>
          </w:divBdr>
        </w:div>
      </w:divsChild>
    </w:div>
    <w:div w:id="592474754">
      <w:marLeft w:val="0"/>
      <w:marRight w:val="0"/>
      <w:marTop w:val="0"/>
      <w:marBottom w:val="0"/>
      <w:divBdr>
        <w:top w:val="none" w:sz="0" w:space="0" w:color="auto"/>
        <w:left w:val="none" w:sz="0" w:space="0" w:color="auto"/>
        <w:bottom w:val="none" w:sz="0" w:space="0" w:color="auto"/>
        <w:right w:val="none" w:sz="0" w:space="0" w:color="auto"/>
      </w:divBdr>
    </w:div>
    <w:div w:id="592474758">
      <w:marLeft w:val="0"/>
      <w:marRight w:val="0"/>
      <w:marTop w:val="0"/>
      <w:marBottom w:val="0"/>
      <w:divBdr>
        <w:top w:val="none" w:sz="0" w:space="0" w:color="auto"/>
        <w:left w:val="none" w:sz="0" w:space="0" w:color="auto"/>
        <w:bottom w:val="none" w:sz="0" w:space="0" w:color="auto"/>
        <w:right w:val="none" w:sz="0" w:space="0" w:color="auto"/>
      </w:divBdr>
    </w:div>
    <w:div w:id="592474764">
      <w:marLeft w:val="0"/>
      <w:marRight w:val="0"/>
      <w:marTop w:val="0"/>
      <w:marBottom w:val="0"/>
      <w:divBdr>
        <w:top w:val="none" w:sz="0" w:space="0" w:color="auto"/>
        <w:left w:val="none" w:sz="0" w:space="0" w:color="auto"/>
        <w:bottom w:val="none" w:sz="0" w:space="0" w:color="auto"/>
        <w:right w:val="none" w:sz="0" w:space="0" w:color="auto"/>
      </w:divBdr>
      <w:divsChild>
        <w:div w:id="592474716">
          <w:marLeft w:val="0"/>
          <w:marRight w:val="0"/>
          <w:marTop w:val="0"/>
          <w:marBottom w:val="0"/>
          <w:divBdr>
            <w:top w:val="none" w:sz="0" w:space="0" w:color="auto"/>
            <w:left w:val="none" w:sz="0" w:space="0" w:color="auto"/>
            <w:bottom w:val="none" w:sz="0" w:space="0" w:color="auto"/>
            <w:right w:val="none" w:sz="0" w:space="0" w:color="auto"/>
          </w:divBdr>
          <w:divsChild>
            <w:div w:id="592474712">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745">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815">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8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92474853">
          <w:marLeft w:val="0"/>
          <w:marRight w:val="0"/>
          <w:marTop w:val="0"/>
          <w:marBottom w:val="0"/>
          <w:divBdr>
            <w:top w:val="none" w:sz="0" w:space="0" w:color="auto"/>
            <w:left w:val="none" w:sz="0" w:space="0" w:color="auto"/>
            <w:bottom w:val="none" w:sz="0" w:space="0" w:color="auto"/>
            <w:right w:val="none" w:sz="0" w:space="0" w:color="auto"/>
          </w:divBdr>
        </w:div>
      </w:divsChild>
    </w:div>
    <w:div w:id="592474771">
      <w:marLeft w:val="0"/>
      <w:marRight w:val="0"/>
      <w:marTop w:val="0"/>
      <w:marBottom w:val="0"/>
      <w:divBdr>
        <w:top w:val="none" w:sz="0" w:space="0" w:color="auto"/>
        <w:left w:val="none" w:sz="0" w:space="0" w:color="auto"/>
        <w:bottom w:val="none" w:sz="0" w:space="0" w:color="auto"/>
        <w:right w:val="none" w:sz="0" w:space="0" w:color="auto"/>
      </w:divBdr>
    </w:div>
    <w:div w:id="592474788">
      <w:marLeft w:val="0"/>
      <w:marRight w:val="0"/>
      <w:marTop w:val="0"/>
      <w:marBottom w:val="0"/>
      <w:divBdr>
        <w:top w:val="none" w:sz="0" w:space="0" w:color="auto"/>
        <w:left w:val="none" w:sz="0" w:space="0" w:color="auto"/>
        <w:bottom w:val="none" w:sz="0" w:space="0" w:color="auto"/>
        <w:right w:val="none" w:sz="0" w:space="0" w:color="auto"/>
      </w:divBdr>
      <w:divsChild>
        <w:div w:id="592474779">
          <w:marLeft w:val="0"/>
          <w:marRight w:val="0"/>
          <w:marTop w:val="0"/>
          <w:marBottom w:val="0"/>
          <w:divBdr>
            <w:top w:val="none" w:sz="0" w:space="0" w:color="auto"/>
            <w:left w:val="none" w:sz="0" w:space="0" w:color="auto"/>
            <w:bottom w:val="none" w:sz="0" w:space="0" w:color="auto"/>
            <w:right w:val="none" w:sz="0" w:space="0" w:color="auto"/>
          </w:divBdr>
          <w:divsChild>
            <w:div w:id="592474744">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753">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802">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8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92474793">
          <w:marLeft w:val="0"/>
          <w:marRight w:val="0"/>
          <w:marTop w:val="0"/>
          <w:marBottom w:val="0"/>
          <w:divBdr>
            <w:top w:val="none" w:sz="0" w:space="0" w:color="auto"/>
            <w:left w:val="none" w:sz="0" w:space="0" w:color="auto"/>
            <w:bottom w:val="none" w:sz="0" w:space="0" w:color="auto"/>
            <w:right w:val="none" w:sz="0" w:space="0" w:color="auto"/>
          </w:divBdr>
        </w:div>
      </w:divsChild>
    </w:div>
    <w:div w:id="592474804">
      <w:marLeft w:val="0"/>
      <w:marRight w:val="0"/>
      <w:marTop w:val="0"/>
      <w:marBottom w:val="0"/>
      <w:divBdr>
        <w:top w:val="none" w:sz="0" w:space="0" w:color="auto"/>
        <w:left w:val="none" w:sz="0" w:space="0" w:color="auto"/>
        <w:bottom w:val="none" w:sz="0" w:space="0" w:color="auto"/>
        <w:right w:val="none" w:sz="0" w:space="0" w:color="auto"/>
      </w:divBdr>
    </w:div>
    <w:div w:id="592474819">
      <w:marLeft w:val="0"/>
      <w:marRight w:val="0"/>
      <w:marTop w:val="0"/>
      <w:marBottom w:val="0"/>
      <w:divBdr>
        <w:top w:val="none" w:sz="0" w:space="0" w:color="auto"/>
        <w:left w:val="none" w:sz="0" w:space="0" w:color="auto"/>
        <w:bottom w:val="none" w:sz="0" w:space="0" w:color="auto"/>
        <w:right w:val="none" w:sz="0" w:space="0" w:color="auto"/>
      </w:divBdr>
    </w:div>
    <w:div w:id="592474820">
      <w:marLeft w:val="0"/>
      <w:marRight w:val="0"/>
      <w:marTop w:val="0"/>
      <w:marBottom w:val="0"/>
      <w:divBdr>
        <w:top w:val="none" w:sz="0" w:space="0" w:color="auto"/>
        <w:left w:val="none" w:sz="0" w:space="0" w:color="auto"/>
        <w:bottom w:val="none" w:sz="0" w:space="0" w:color="auto"/>
        <w:right w:val="none" w:sz="0" w:space="0" w:color="auto"/>
      </w:divBdr>
    </w:div>
    <w:div w:id="592474824">
      <w:marLeft w:val="0"/>
      <w:marRight w:val="0"/>
      <w:marTop w:val="0"/>
      <w:marBottom w:val="0"/>
      <w:divBdr>
        <w:top w:val="none" w:sz="0" w:space="0" w:color="auto"/>
        <w:left w:val="none" w:sz="0" w:space="0" w:color="auto"/>
        <w:bottom w:val="none" w:sz="0" w:space="0" w:color="auto"/>
        <w:right w:val="none" w:sz="0" w:space="0" w:color="auto"/>
      </w:divBdr>
    </w:div>
    <w:div w:id="592474827">
      <w:marLeft w:val="0"/>
      <w:marRight w:val="0"/>
      <w:marTop w:val="0"/>
      <w:marBottom w:val="0"/>
      <w:divBdr>
        <w:top w:val="none" w:sz="0" w:space="0" w:color="auto"/>
        <w:left w:val="none" w:sz="0" w:space="0" w:color="auto"/>
        <w:bottom w:val="none" w:sz="0" w:space="0" w:color="auto"/>
        <w:right w:val="none" w:sz="0" w:space="0" w:color="auto"/>
      </w:divBdr>
    </w:div>
    <w:div w:id="592474837">
      <w:marLeft w:val="0"/>
      <w:marRight w:val="0"/>
      <w:marTop w:val="0"/>
      <w:marBottom w:val="0"/>
      <w:divBdr>
        <w:top w:val="none" w:sz="0" w:space="0" w:color="auto"/>
        <w:left w:val="none" w:sz="0" w:space="0" w:color="auto"/>
        <w:bottom w:val="none" w:sz="0" w:space="0" w:color="auto"/>
        <w:right w:val="none" w:sz="0" w:space="0" w:color="auto"/>
      </w:divBdr>
    </w:div>
    <w:div w:id="592474850">
      <w:marLeft w:val="0"/>
      <w:marRight w:val="0"/>
      <w:marTop w:val="0"/>
      <w:marBottom w:val="0"/>
      <w:divBdr>
        <w:top w:val="none" w:sz="0" w:space="0" w:color="auto"/>
        <w:left w:val="none" w:sz="0" w:space="0" w:color="auto"/>
        <w:bottom w:val="none" w:sz="0" w:space="0" w:color="auto"/>
        <w:right w:val="none" w:sz="0" w:space="0" w:color="auto"/>
      </w:divBdr>
      <w:divsChild>
        <w:div w:id="592474704">
          <w:marLeft w:val="0"/>
          <w:marRight w:val="0"/>
          <w:marTop w:val="0"/>
          <w:marBottom w:val="0"/>
          <w:divBdr>
            <w:top w:val="single" w:sz="6" w:space="0" w:color="7188FF"/>
            <w:left w:val="single" w:sz="6" w:space="0" w:color="7188FF"/>
            <w:bottom w:val="single" w:sz="6" w:space="0" w:color="7188FF"/>
            <w:right w:val="single" w:sz="6" w:space="0" w:color="7188FF"/>
          </w:divBdr>
        </w:div>
        <w:div w:id="592474725">
          <w:marLeft w:val="0"/>
          <w:marRight w:val="0"/>
          <w:marTop w:val="0"/>
          <w:marBottom w:val="0"/>
          <w:divBdr>
            <w:top w:val="single" w:sz="6" w:space="0" w:color="7188FF"/>
            <w:left w:val="single" w:sz="6" w:space="0" w:color="7188FF"/>
            <w:bottom w:val="single" w:sz="6" w:space="0" w:color="7188FF"/>
            <w:right w:val="single" w:sz="6" w:space="0" w:color="7188FF"/>
          </w:divBdr>
          <w:divsChild>
            <w:div w:id="592474752">
              <w:marLeft w:val="0"/>
              <w:marRight w:val="0"/>
              <w:marTop w:val="0"/>
              <w:marBottom w:val="0"/>
              <w:divBdr>
                <w:top w:val="none" w:sz="0" w:space="0" w:color="auto"/>
                <w:left w:val="none" w:sz="0" w:space="0" w:color="auto"/>
                <w:bottom w:val="none" w:sz="0" w:space="0" w:color="auto"/>
                <w:right w:val="none" w:sz="0" w:space="0" w:color="auto"/>
              </w:divBdr>
              <w:divsChild>
                <w:div w:id="592474870">
                  <w:marLeft w:val="0"/>
                  <w:marRight w:val="0"/>
                  <w:marTop w:val="0"/>
                  <w:marBottom w:val="0"/>
                  <w:divBdr>
                    <w:top w:val="none" w:sz="0" w:space="0" w:color="auto"/>
                    <w:left w:val="none" w:sz="0" w:space="0" w:color="auto"/>
                    <w:bottom w:val="none" w:sz="0" w:space="0" w:color="auto"/>
                    <w:right w:val="none" w:sz="0" w:space="0" w:color="auto"/>
                  </w:divBdr>
                  <w:divsChild>
                    <w:div w:id="592474729">
                      <w:marLeft w:val="0"/>
                      <w:marRight w:val="0"/>
                      <w:marTop w:val="0"/>
                      <w:marBottom w:val="0"/>
                      <w:divBdr>
                        <w:top w:val="none" w:sz="0" w:space="0" w:color="auto"/>
                        <w:left w:val="none" w:sz="0" w:space="0" w:color="auto"/>
                        <w:bottom w:val="none" w:sz="0" w:space="0" w:color="auto"/>
                        <w:right w:val="none" w:sz="0" w:space="0" w:color="auto"/>
                      </w:divBdr>
                      <w:divsChild>
                        <w:div w:id="592474721">
                          <w:marLeft w:val="0"/>
                          <w:marRight w:val="0"/>
                          <w:marTop w:val="0"/>
                          <w:marBottom w:val="0"/>
                          <w:divBdr>
                            <w:top w:val="none" w:sz="0" w:space="0" w:color="auto"/>
                            <w:left w:val="none" w:sz="0" w:space="0" w:color="auto"/>
                            <w:bottom w:val="none" w:sz="0" w:space="0" w:color="auto"/>
                            <w:right w:val="none" w:sz="0" w:space="0" w:color="auto"/>
                          </w:divBdr>
                        </w:div>
                        <w:div w:id="592474735">
                          <w:marLeft w:val="0"/>
                          <w:marRight w:val="0"/>
                          <w:marTop w:val="0"/>
                          <w:marBottom w:val="0"/>
                          <w:divBdr>
                            <w:top w:val="none" w:sz="0" w:space="0" w:color="auto"/>
                            <w:left w:val="none" w:sz="0" w:space="0" w:color="auto"/>
                            <w:bottom w:val="none" w:sz="0" w:space="0" w:color="auto"/>
                            <w:right w:val="none" w:sz="0" w:space="0" w:color="auto"/>
                          </w:divBdr>
                        </w:div>
                      </w:divsChild>
                    </w:div>
                    <w:div w:id="592474782">
                      <w:marLeft w:val="0"/>
                      <w:marRight w:val="0"/>
                      <w:marTop w:val="0"/>
                      <w:marBottom w:val="0"/>
                      <w:divBdr>
                        <w:top w:val="none" w:sz="0" w:space="0" w:color="auto"/>
                        <w:left w:val="none" w:sz="0" w:space="0" w:color="auto"/>
                        <w:bottom w:val="none" w:sz="0" w:space="0" w:color="auto"/>
                        <w:right w:val="none" w:sz="0" w:space="0" w:color="auto"/>
                      </w:divBdr>
                      <w:divsChild>
                        <w:div w:id="592474825">
                          <w:marLeft w:val="0"/>
                          <w:marRight w:val="0"/>
                          <w:marTop w:val="0"/>
                          <w:marBottom w:val="0"/>
                          <w:divBdr>
                            <w:top w:val="none" w:sz="0" w:space="0" w:color="auto"/>
                            <w:left w:val="none" w:sz="0" w:space="0" w:color="auto"/>
                            <w:bottom w:val="none" w:sz="0" w:space="0" w:color="auto"/>
                            <w:right w:val="none" w:sz="0" w:space="0" w:color="auto"/>
                          </w:divBdr>
                        </w:div>
                        <w:div w:id="592474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2474732">
          <w:marLeft w:val="0"/>
          <w:marRight w:val="0"/>
          <w:marTop w:val="0"/>
          <w:marBottom w:val="0"/>
          <w:divBdr>
            <w:top w:val="none" w:sz="0" w:space="0" w:color="auto"/>
            <w:left w:val="none" w:sz="0" w:space="0" w:color="auto"/>
            <w:bottom w:val="none" w:sz="0" w:space="0" w:color="auto"/>
            <w:right w:val="none" w:sz="0" w:space="0" w:color="auto"/>
          </w:divBdr>
        </w:div>
        <w:div w:id="592474743">
          <w:marLeft w:val="0"/>
          <w:marRight w:val="0"/>
          <w:marTop w:val="0"/>
          <w:marBottom w:val="0"/>
          <w:divBdr>
            <w:top w:val="single" w:sz="6" w:space="0" w:color="7188FF"/>
            <w:left w:val="single" w:sz="6" w:space="0" w:color="7188FF"/>
            <w:bottom w:val="single" w:sz="6" w:space="0" w:color="7188FF"/>
            <w:right w:val="single" w:sz="6" w:space="0" w:color="7188FF"/>
          </w:divBdr>
          <w:divsChild>
            <w:div w:id="592474857">
              <w:marLeft w:val="0"/>
              <w:marRight w:val="0"/>
              <w:marTop w:val="0"/>
              <w:marBottom w:val="0"/>
              <w:divBdr>
                <w:top w:val="none" w:sz="0" w:space="0" w:color="auto"/>
                <w:left w:val="none" w:sz="0" w:space="0" w:color="auto"/>
                <w:bottom w:val="none" w:sz="0" w:space="0" w:color="auto"/>
                <w:right w:val="none" w:sz="0" w:space="0" w:color="auto"/>
              </w:divBdr>
              <w:divsChild>
                <w:div w:id="592474832">
                  <w:marLeft w:val="0"/>
                  <w:marRight w:val="0"/>
                  <w:marTop w:val="0"/>
                  <w:marBottom w:val="0"/>
                  <w:divBdr>
                    <w:top w:val="single" w:sz="6" w:space="12" w:color="FFFFFF"/>
                    <w:left w:val="single" w:sz="6" w:space="12" w:color="FFFFFF"/>
                    <w:bottom w:val="single" w:sz="6" w:space="12" w:color="FFFFFF"/>
                    <w:right w:val="single" w:sz="6" w:space="12" w:color="FFFFFF"/>
                  </w:divBdr>
                  <w:divsChild>
                    <w:div w:id="592474789">
                      <w:marLeft w:val="0"/>
                      <w:marRight w:val="0"/>
                      <w:marTop w:val="0"/>
                      <w:marBottom w:val="0"/>
                      <w:divBdr>
                        <w:top w:val="none" w:sz="0" w:space="0" w:color="auto"/>
                        <w:left w:val="none" w:sz="0" w:space="0" w:color="auto"/>
                        <w:bottom w:val="none" w:sz="0" w:space="0" w:color="auto"/>
                        <w:right w:val="none" w:sz="0" w:space="0" w:color="auto"/>
                      </w:divBdr>
                      <w:divsChild>
                        <w:div w:id="592474803">
                          <w:marLeft w:val="0"/>
                          <w:marRight w:val="0"/>
                          <w:marTop w:val="0"/>
                          <w:marBottom w:val="0"/>
                          <w:divBdr>
                            <w:top w:val="single" w:sz="6" w:space="0" w:color="DFE1E5"/>
                            <w:left w:val="single" w:sz="6" w:space="0" w:color="DFE1E5"/>
                            <w:bottom w:val="single" w:sz="6" w:space="0" w:color="DFE1E5"/>
                            <w:right w:val="single" w:sz="6" w:space="0" w:color="DFE1E5"/>
                          </w:divBdr>
                        </w:div>
                      </w:divsChild>
                    </w:div>
                  </w:divsChild>
                </w:div>
              </w:divsChild>
            </w:div>
          </w:divsChild>
        </w:div>
        <w:div w:id="592474772">
          <w:marLeft w:val="0"/>
          <w:marRight w:val="0"/>
          <w:marTop w:val="0"/>
          <w:marBottom w:val="0"/>
          <w:divBdr>
            <w:top w:val="none" w:sz="0" w:space="0" w:color="auto"/>
            <w:left w:val="none" w:sz="0" w:space="0" w:color="auto"/>
            <w:bottom w:val="none" w:sz="0" w:space="0" w:color="auto"/>
            <w:right w:val="none" w:sz="0" w:space="0" w:color="auto"/>
          </w:divBdr>
          <w:divsChild>
            <w:div w:id="592474801">
              <w:marLeft w:val="0"/>
              <w:marRight w:val="0"/>
              <w:marTop w:val="0"/>
              <w:marBottom w:val="0"/>
              <w:divBdr>
                <w:top w:val="none" w:sz="0" w:space="0" w:color="auto"/>
                <w:left w:val="none" w:sz="0" w:space="0" w:color="auto"/>
                <w:bottom w:val="none" w:sz="0" w:space="0" w:color="auto"/>
                <w:right w:val="none" w:sz="0" w:space="0" w:color="auto"/>
              </w:divBdr>
              <w:divsChild>
                <w:div w:id="592474860">
                  <w:marLeft w:val="0"/>
                  <w:marRight w:val="0"/>
                  <w:marTop w:val="0"/>
                  <w:marBottom w:val="0"/>
                  <w:divBdr>
                    <w:top w:val="none" w:sz="0" w:space="0" w:color="auto"/>
                    <w:left w:val="none" w:sz="0" w:space="0" w:color="auto"/>
                    <w:bottom w:val="none" w:sz="0" w:space="0" w:color="auto"/>
                    <w:right w:val="none" w:sz="0" w:space="0" w:color="auto"/>
                  </w:divBdr>
                  <w:divsChild>
                    <w:div w:id="592474719">
                      <w:marLeft w:val="0"/>
                      <w:marRight w:val="0"/>
                      <w:marTop w:val="0"/>
                      <w:marBottom w:val="0"/>
                      <w:divBdr>
                        <w:top w:val="none" w:sz="0" w:space="0" w:color="auto"/>
                        <w:left w:val="none" w:sz="0" w:space="0" w:color="auto"/>
                        <w:bottom w:val="none" w:sz="0" w:space="0" w:color="auto"/>
                        <w:right w:val="none" w:sz="0" w:space="0" w:color="auto"/>
                      </w:divBdr>
                      <w:divsChild>
                        <w:div w:id="592474841">
                          <w:marLeft w:val="0"/>
                          <w:marRight w:val="0"/>
                          <w:marTop w:val="0"/>
                          <w:marBottom w:val="0"/>
                          <w:divBdr>
                            <w:top w:val="none" w:sz="0" w:space="0" w:color="auto"/>
                            <w:left w:val="none" w:sz="0" w:space="0" w:color="auto"/>
                            <w:bottom w:val="none" w:sz="0" w:space="0" w:color="auto"/>
                            <w:right w:val="none" w:sz="0" w:space="0" w:color="auto"/>
                          </w:divBdr>
                          <w:divsChild>
                            <w:div w:id="592474746">
                              <w:marLeft w:val="0"/>
                              <w:marRight w:val="0"/>
                              <w:marTop w:val="0"/>
                              <w:marBottom w:val="0"/>
                              <w:divBdr>
                                <w:top w:val="none" w:sz="0" w:space="0" w:color="auto"/>
                                <w:left w:val="none" w:sz="0" w:space="0" w:color="auto"/>
                                <w:bottom w:val="none" w:sz="0" w:space="0" w:color="auto"/>
                                <w:right w:val="none" w:sz="0" w:space="0" w:color="auto"/>
                              </w:divBdr>
                            </w:div>
                          </w:divsChild>
                        </w:div>
                        <w:div w:id="592474859">
                          <w:marLeft w:val="0"/>
                          <w:marRight w:val="0"/>
                          <w:marTop w:val="0"/>
                          <w:marBottom w:val="0"/>
                          <w:divBdr>
                            <w:top w:val="none" w:sz="0" w:space="0" w:color="auto"/>
                            <w:left w:val="none" w:sz="0" w:space="0" w:color="auto"/>
                            <w:bottom w:val="none" w:sz="0" w:space="0" w:color="auto"/>
                            <w:right w:val="none" w:sz="0" w:space="0" w:color="auto"/>
                          </w:divBdr>
                        </w:div>
                      </w:divsChild>
                    </w:div>
                    <w:div w:id="592474778">
                      <w:marLeft w:val="90"/>
                      <w:marRight w:val="90"/>
                      <w:marTop w:val="0"/>
                      <w:marBottom w:val="0"/>
                      <w:divBdr>
                        <w:top w:val="none" w:sz="0" w:space="0" w:color="auto"/>
                        <w:left w:val="none" w:sz="0" w:space="0" w:color="auto"/>
                        <w:bottom w:val="none" w:sz="0" w:space="0" w:color="auto"/>
                        <w:right w:val="none" w:sz="0" w:space="0" w:color="auto"/>
                      </w:divBdr>
                      <w:divsChild>
                        <w:div w:id="592474787">
                          <w:marLeft w:val="0"/>
                          <w:marRight w:val="0"/>
                          <w:marTop w:val="0"/>
                          <w:marBottom w:val="0"/>
                          <w:divBdr>
                            <w:top w:val="none" w:sz="0" w:space="0" w:color="auto"/>
                            <w:left w:val="none" w:sz="0" w:space="0" w:color="auto"/>
                            <w:bottom w:val="none" w:sz="0" w:space="0" w:color="auto"/>
                            <w:right w:val="none" w:sz="0" w:space="0" w:color="auto"/>
                          </w:divBdr>
                          <w:divsChild>
                            <w:div w:id="592474715">
                              <w:marLeft w:val="0"/>
                              <w:marRight w:val="0"/>
                              <w:marTop w:val="0"/>
                              <w:marBottom w:val="0"/>
                              <w:divBdr>
                                <w:top w:val="none" w:sz="0" w:space="0" w:color="auto"/>
                                <w:left w:val="none" w:sz="0" w:space="0" w:color="auto"/>
                                <w:bottom w:val="none" w:sz="0" w:space="0" w:color="auto"/>
                                <w:right w:val="none" w:sz="0" w:space="0" w:color="auto"/>
                              </w:divBdr>
                              <w:divsChild>
                                <w:div w:id="592474818">
                                  <w:marLeft w:val="0"/>
                                  <w:marRight w:val="0"/>
                                  <w:marTop w:val="0"/>
                                  <w:marBottom w:val="0"/>
                                  <w:divBdr>
                                    <w:top w:val="none" w:sz="0" w:space="0" w:color="auto"/>
                                    <w:left w:val="none" w:sz="0" w:space="0" w:color="auto"/>
                                    <w:bottom w:val="none" w:sz="0" w:space="0" w:color="auto"/>
                                    <w:right w:val="none" w:sz="0" w:space="0" w:color="auto"/>
                                  </w:divBdr>
                                </w:div>
                                <w:div w:id="592474826">
                                  <w:marLeft w:val="0"/>
                                  <w:marRight w:val="0"/>
                                  <w:marTop w:val="0"/>
                                  <w:marBottom w:val="0"/>
                                  <w:divBdr>
                                    <w:top w:val="none" w:sz="0" w:space="0" w:color="auto"/>
                                    <w:left w:val="none" w:sz="0" w:space="0" w:color="auto"/>
                                    <w:bottom w:val="none" w:sz="0" w:space="0" w:color="auto"/>
                                    <w:right w:val="none" w:sz="0" w:space="0" w:color="auto"/>
                                  </w:divBdr>
                                </w:div>
                              </w:divsChild>
                            </w:div>
                            <w:div w:id="592474811">
                              <w:marLeft w:val="0"/>
                              <w:marRight w:val="0"/>
                              <w:marTop w:val="0"/>
                              <w:marBottom w:val="0"/>
                              <w:divBdr>
                                <w:top w:val="none" w:sz="0" w:space="0" w:color="auto"/>
                                <w:left w:val="none" w:sz="0" w:space="0" w:color="auto"/>
                                <w:bottom w:val="none" w:sz="0" w:space="0" w:color="auto"/>
                                <w:right w:val="none" w:sz="0" w:space="0" w:color="auto"/>
                              </w:divBdr>
                              <w:divsChild>
                                <w:div w:id="592474761">
                                  <w:marLeft w:val="0"/>
                                  <w:marRight w:val="0"/>
                                  <w:marTop w:val="0"/>
                                  <w:marBottom w:val="0"/>
                                  <w:divBdr>
                                    <w:top w:val="none" w:sz="0" w:space="0" w:color="auto"/>
                                    <w:left w:val="none" w:sz="0" w:space="0" w:color="auto"/>
                                    <w:bottom w:val="none" w:sz="0" w:space="0" w:color="auto"/>
                                    <w:right w:val="none" w:sz="0" w:space="0" w:color="auto"/>
                                  </w:divBdr>
                                </w:div>
                                <w:div w:id="592474843">
                                  <w:marLeft w:val="0"/>
                                  <w:marRight w:val="0"/>
                                  <w:marTop w:val="0"/>
                                  <w:marBottom w:val="0"/>
                                  <w:divBdr>
                                    <w:top w:val="none" w:sz="0" w:space="0" w:color="auto"/>
                                    <w:left w:val="none" w:sz="0" w:space="0" w:color="auto"/>
                                    <w:bottom w:val="none" w:sz="0" w:space="0" w:color="auto"/>
                                    <w:right w:val="none" w:sz="0" w:space="0" w:color="auto"/>
                                  </w:divBdr>
                                  <w:divsChild>
                                    <w:div w:id="59247483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2474800">
          <w:marLeft w:val="0"/>
          <w:marRight w:val="0"/>
          <w:marTop w:val="0"/>
          <w:marBottom w:val="0"/>
          <w:divBdr>
            <w:top w:val="single" w:sz="6" w:space="0" w:color="7188FF"/>
            <w:left w:val="single" w:sz="6" w:space="0" w:color="7188FF"/>
            <w:bottom w:val="single" w:sz="6" w:space="0" w:color="7188FF"/>
            <w:right w:val="single" w:sz="6" w:space="0" w:color="7188FF"/>
          </w:divBdr>
        </w:div>
        <w:div w:id="592474808">
          <w:marLeft w:val="0"/>
          <w:marRight w:val="0"/>
          <w:marTop w:val="0"/>
          <w:marBottom w:val="0"/>
          <w:divBdr>
            <w:top w:val="single" w:sz="6" w:space="0" w:color="7188FF"/>
            <w:left w:val="single" w:sz="6" w:space="0" w:color="7188FF"/>
            <w:bottom w:val="single" w:sz="6" w:space="0" w:color="7188FF"/>
            <w:right w:val="single" w:sz="6" w:space="0" w:color="7188FF"/>
          </w:divBdr>
        </w:div>
        <w:div w:id="592474848">
          <w:marLeft w:val="0"/>
          <w:marRight w:val="0"/>
          <w:marTop w:val="0"/>
          <w:marBottom w:val="0"/>
          <w:divBdr>
            <w:top w:val="none" w:sz="0" w:space="0" w:color="auto"/>
            <w:left w:val="none" w:sz="0" w:space="0" w:color="auto"/>
            <w:bottom w:val="none" w:sz="0" w:space="0" w:color="auto"/>
            <w:right w:val="none" w:sz="0" w:space="0" w:color="auto"/>
          </w:divBdr>
          <w:divsChild>
            <w:div w:id="592474740">
              <w:marLeft w:val="0"/>
              <w:marRight w:val="0"/>
              <w:marTop w:val="0"/>
              <w:marBottom w:val="0"/>
              <w:divBdr>
                <w:top w:val="none" w:sz="0" w:space="0" w:color="auto"/>
                <w:left w:val="none" w:sz="0" w:space="0" w:color="auto"/>
                <w:bottom w:val="none" w:sz="0" w:space="0" w:color="auto"/>
                <w:right w:val="none" w:sz="0" w:space="0" w:color="auto"/>
              </w:divBdr>
              <w:divsChild>
                <w:div w:id="592474847">
                  <w:marLeft w:val="0"/>
                  <w:marRight w:val="0"/>
                  <w:marTop w:val="0"/>
                  <w:marBottom w:val="0"/>
                  <w:divBdr>
                    <w:top w:val="none" w:sz="0" w:space="0" w:color="auto"/>
                    <w:left w:val="none" w:sz="0" w:space="0" w:color="auto"/>
                    <w:bottom w:val="none" w:sz="0" w:space="0" w:color="auto"/>
                    <w:right w:val="none" w:sz="0" w:space="0" w:color="auto"/>
                  </w:divBdr>
                  <w:divsChild>
                    <w:div w:id="592474701">
                      <w:marLeft w:val="0"/>
                      <w:marRight w:val="0"/>
                      <w:marTop w:val="100"/>
                      <w:marBottom w:val="100"/>
                      <w:divBdr>
                        <w:top w:val="none" w:sz="0" w:space="0" w:color="auto"/>
                        <w:left w:val="none" w:sz="0" w:space="0" w:color="auto"/>
                        <w:bottom w:val="none" w:sz="0" w:space="0" w:color="auto"/>
                        <w:right w:val="none" w:sz="0" w:space="0" w:color="auto"/>
                      </w:divBdr>
                      <w:divsChild>
                        <w:div w:id="592474797">
                          <w:marLeft w:val="0"/>
                          <w:marRight w:val="0"/>
                          <w:marTop w:val="0"/>
                          <w:marBottom w:val="0"/>
                          <w:divBdr>
                            <w:top w:val="single" w:sz="6" w:space="0" w:color="DDDCDA"/>
                            <w:left w:val="single" w:sz="6" w:space="0" w:color="DDDCDA"/>
                            <w:bottom w:val="single" w:sz="6" w:space="0" w:color="DDDCDA"/>
                            <w:right w:val="single" w:sz="6" w:space="0" w:color="DDDCDA"/>
                          </w:divBdr>
                          <w:divsChild>
                            <w:div w:id="592474862">
                              <w:marLeft w:val="0"/>
                              <w:marRight w:val="0"/>
                              <w:marTop w:val="0"/>
                              <w:marBottom w:val="0"/>
                              <w:divBdr>
                                <w:top w:val="none" w:sz="0" w:space="0" w:color="auto"/>
                                <w:left w:val="none" w:sz="0" w:space="0" w:color="auto"/>
                                <w:bottom w:val="none" w:sz="0" w:space="0" w:color="auto"/>
                                <w:right w:val="none" w:sz="0" w:space="0" w:color="auto"/>
                              </w:divBdr>
                              <w:divsChild>
                                <w:div w:id="592474709">
                                  <w:marLeft w:val="0"/>
                                  <w:marRight w:val="0"/>
                                  <w:marTop w:val="0"/>
                                  <w:marBottom w:val="0"/>
                                  <w:divBdr>
                                    <w:top w:val="none" w:sz="0" w:space="0" w:color="auto"/>
                                    <w:left w:val="none" w:sz="0" w:space="0" w:color="auto"/>
                                    <w:bottom w:val="none" w:sz="0" w:space="0" w:color="auto"/>
                                    <w:right w:val="none" w:sz="0" w:space="0" w:color="auto"/>
                                  </w:divBdr>
                                  <w:divsChild>
                                    <w:div w:id="592474741">
                                      <w:marLeft w:val="0"/>
                                      <w:marRight w:val="0"/>
                                      <w:marTop w:val="0"/>
                                      <w:marBottom w:val="0"/>
                                      <w:divBdr>
                                        <w:top w:val="none" w:sz="0" w:space="0" w:color="auto"/>
                                        <w:left w:val="none" w:sz="0" w:space="0" w:color="auto"/>
                                        <w:bottom w:val="none" w:sz="0" w:space="0" w:color="auto"/>
                                        <w:right w:val="none" w:sz="0" w:space="0" w:color="auto"/>
                                      </w:divBdr>
                                    </w:div>
                                    <w:div w:id="592474869">
                                      <w:marLeft w:val="0"/>
                                      <w:marRight w:val="0"/>
                                      <w:marTop w:val="0"/>
                                      <w:marBottom w:val="0"/>
                                      <w:divBdr>
                                        <w:top w:val="none" w:sz="0" w:space="0" w:color="auto"/>
                                        <w:left w:val="none" w:sz="0" w:space="0" w:color="auto"/>
                                        <w:bottom w:val="none" w:sz="0" w:space="0" w:color="auto"/>
                                        <w:right w:val="none" w:sz="0" w:space="0" w:color="auto"/>
                                      </w:divBdr>
                                      <w:divsChild>
                                        <w:div w:id="592474730">
                                          <w:marLeft w:val="0"/>
                                          <w:marRight w:val="0"/>
                                          <w:marTop w:val="0"/>
                                          <w:marBottom w:val="0"/>
                                          <w:divBdr>
                                            <w:top w:val="none" w:sz="0" w:space="0" w:color="auto"/>
                                            <w:left w:val="none" w:sz="0" w:space="0" w:color="auto"/>
                                            <w:bottom w:val="none" w:sz="0" w:space="0" w:color="auto"/>
                                            <w:right w:val="none" w:sz="0" w:space="0" w:color="auto"/>
                                          </w:divBdr>
                                          <w:divsChild>
                                            <w:div w:id="592474722">
                                              <w:marLeft w:val="0"/>
                                              <w:marRight w:val="0"/>
                                              <w:marTop w:val="0"/>
                                              <w:marBottom w:val="0"/>
                                              <w:divBdr>
                                                <w:top w:val="none" w:sz="0" w:space="0" w:color="auto"/>
                                                <w:left w:val="none" w:sz="0" w:space="0" w:color="auto"/>
                                                <w:bottom w:val="none" w:sz="0" w:space="0" w:color="auto"/>
                                                <w:right w:val="none" w:sz="0" w:space="0" w:color="auto"/>
                                              </w:divBdr>
                                            </w:div>
                                            <w:div w:id="592474849">
                                              <w:marLeft w:val="0"/>
                                              <w:marRight w:val="0"/>
                                              <w:marTop w:val="0"/>
                                              <w:marBottom w:val="0"/>
                                              <w:divBdr>
                                                <w:top w:val="none" w:sz="0" w:space="0" w:color="auto"/>
                                                <w:left w:val="none" w:sz="0" w:space="0" w:color="auto"/>
                                                <w:bottom w:val="none" w:sz="0" w:space="0" w:color="auto"/>
                                                <w:right w:val="none" w:sz="0" w:space="0" w:color="auto"/>
                                              </w:divBdr>
                                            </w:div>
                                          </w:divsChild>
                                        </w:div>
                                        <w:div w:id="592474770">
                                          <w:marLeft w:val="0"/>
                                          <w:marRight w:val="0"/>
                                          <w:marTop w:val="0"/>
                                          <w:marBottom w:val="0"/>
                                          <w:divBdr>
                                            <w:top w:val="none" w:sz="0" w:space="0" w:color="auto"/>
                                            <w:left w:val="none" w:sz="0" w:space="0" w:color="auto"/>
                                            <w:bottom w:val="none" w:sz="0" w:space="0" w:color="auto"/>
                                            <w:right w:val="none" w:sz="0" w:space="0" w:color="auto"/>
                                          </w:divBdr>
                                          <w:divsChild>
                                            <w:div w:id="592474856">
                                              <w:marLeft w:val="0"/>
                                              <w:marRight w:val="0"/>
                                              <w:marTop w:val="0"/>
                                              <w:marBottom w:val="0"/>
                                              <w:divBdr>
                                                <w:top w:val="none" w:sz="0" w:space="0" w:color="auto"/>
                                                <w:left w:val="none" w:sz="0" w:space="0" w:color="auto"/>
                                                <w:bottom w:val="none" w:sz="0" w:space="0" w:color="auto"/>
                                                <w:right w:val="none" w:sz="0" w:space="0" w:color="auto"/>
                                              </w:divBdr>
                                              <w:divsChild>
                                                <w:div w:id="592474747">
                                                  <w:marLeft w:val="0"/>
                                                  <w:marRight w:val="0"/>
                                                  <w:marTop w:val="0"/>
                                                  <w:marBottom w:val="0"/>
                                                  <w:divBdr>
                                                    <w:top w:val="none" w:sz="0" w:space="0" w:color="auto"/>
                                                    <w:left w:val="none" w:sz="0" w:space="0" w:color="auto"/>
                                                    <w:bottom w:val="none" w:sz="0" w:space="0" w:color="auto"/>
                                                    <w:right w:val="none" w:sz="0" w:space="0" w:color="auto"/>
                                                  </w:divBdr>
                                                </w:div>
                                                <w:div w:id="592474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474854">
                                          <w:marLeft w:val="-240"/>
                                          <w:marRight w:val="240"/>
                                          <w:marTop w:val="0"/>
                                          <w:marBottom w:val="0"/>
                                          <w:divBdr>
                                            <w:top w:val="none" w:sz="0" w:space="0" w:color="auto"/>
                                            <w:left w:val="none" w:sz="0" w:space="0" w:color="auto"/>
                                            <w:bottom w:val="none" w:sz="0" w:space="0" w:color="auto"/>
                                            <w:right w:val="none" w:sz="0" w:space="0" w:color="auto"/>
                                          </w:divBdr>
                                          <w:divsChild>
                                            <w:div w:id="592474838">
                                              <w:marLeft w:val="0"/>
                                              <w:marRight w:val="0"/>
                                              <w:marTop w:val="0"/>
                                              <w:marBottom w:val="0"/>
                                              <w:divBdr>
                                                <w:top w:val="none" w:sz="0" w:space="0" w:color="auto"/>
                                                <w:left w:val="none" w:sz="0" w:space="0" w:color="auto"/>
                                                <w:bottom w:val="none" w:sz="0" w:space="0" w:color="auto"/>
                                                <w:right w:val="none" w:sz="0" w:space="0" w:color="auto"/>
                                              </w:divBdr>
                                              <w:divsChild>
                                                <w:div w:id="592474707">
                                                  <w:marLeft w:val="0"/>
                                                  <w:marRight w:val="0"/>
                                                  <w:marTop w:val="0"/>
                                                  <w:marBottom w:val="0"/>
                                                  <w:divBdr>
                                                    <w:top w:val="none" w:sz="0" w:space="0" w:color="auto"/>
                                                    <w:left w:val="none" w:sz="0" w:space="0" w:color="auto"/>
                                                    <w:bottom w:val="none" w:sz="0" w:space="0" w:color="auto"/>
                                                    <w:right w:val="none" w:sz="0" w:space="0" w:color="auto"/>
                                                  </w:divBdr>
                                                  <w:divsChild>
                                                    <w:div w:id="59247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2474840">
                          <w:marLeft w:val="0"/>
                          <w:marRight w:val="0"/>
                          <w:marTop w:val="0"/>
                          <w:marBottom w:val="0"/>
                          <w:divBdr>
                            <w:top w:val="single" w:sz="6" w:space="0" w:color="DDDCDA"/>
                            <w:left w:val="single" w:sz="6" w:space="0" w:color="DDDCDA"/>
                            <w:bottom w:val="single" w:sz="6" w:space="0" w:color="DDDCDA"/>
                            <w:right w:val="single" w:sz="6" w:space="0" w:color="DDDCDA"/>
                          </w:divBdr>
                          <w:divsChild>
                            <w:div w:id="592474817">
                              <w:marLeft w:val="0"/>
                              <w:marRight w:val="0"/>
                              <w:marTop w:val="0"/>
                              <w:marBottom w:val="0"/>
                              <w:divBdr>
                                <w:top w:val="none" w:sz="0" w:space="0" w:color="auto"/>
                                <w:left w:val="none" w:sz="0" w:space="0" w:color="auto"/>
                                <w:bottom w:val="none" w:sz="0" w:space="0" w:color="auto"/>
                                <w:right w:val="none" w:sz="0" w:space="0" w:color="auto"/>
                              </w:divBdr>
                              <w:divsChild>
                                <w:div w:id="592474737">
                                  <w:marLeft w:val="0"/>
                                  <w:marRight w:val="0"/>
                                  <w:marTop w:val="0"/>
                                  <w:marBottom w:val="0"/>
                                  <w:divBdr>
                                    <w:top w:val="none" w:sz="0" w:space="0" w:color="auto"/>
                                    <w:left w:val="none" w:sz="0" w:space="0" w:color="auto"/>
                                    <w:bottom w:val="none" w:sz="0" w:space="0" w:color="auto"/>
                                    <w:right w:val="none" w:sz="0" w:space="0" w:color="auto"/>
                                  </w:divBdr>
                                  <w:divsChild>
                                    <w:div w:id="592474733">
                                      <w:marLeft w:val="0"/>
                                      <w:marRight w:val="0"/>
                                      <w:marTop w:val="0"/>
                                      <w:marBottom w:val="0"/>
                                      <w:divBdr>
                                        <w:top w:val="none" w:sz="0" w:space="0" w:color="auto"/>
                                        <w:left w:val="none" w:sz="0" w:space="0" w:color="auto"/>
                                        <w:bottom w:val="none" w:sz="0" w:space="0" w:color="auto"/>
                                        <w:right w:val="none" w:sz="0" w:space="0" w:color="auto"/>
                                      </w:divBdr>
                                    </w:div>
                                    <w:div w:id="592474763">
                                      <w:marLeft w:val="0"/>
                                      <w:marRight w:val="0"/>
                                      <w:marTop w:val="0"/>
                                      <w:marBottom w:val="0"/>
                                      <w:divBdr>
                                        <w:top w:val="none" w:sz="0" w:space="0" w:color="auto"/>
                                        <w:left w:val="none" w:sz="0" w:space="0" w:color="auto"/>
                                        <w:bottom w:val="none" w:sz="0" w:space="0" w:color="auto"/>
                                        <w:right w:val="none" w:sz="0" w:space="0" w:color="auto"/>
                                      </w:divBdr>
                                      <w:divsChild>
                                        <w:div w:id="592474762">
                                          <w:marLeft w:val="-240"/>
                                          <w:marRight w:val="240"/>
                                          <w:marTop w:val="0"/>
                                          <w:marBottom w:val="0"/>
                                          <w:divBdr>
                                            <w:top w:val="none" w:sz="0" w:space="0" w:color="auto"/>
                                            <w:left w:val="none" w:sz="0" w:space="0" w:color="auto"/>
                                            <w:bottom w:val="none" w:sz="0" w:space="0" w:color="auto"/>
                                            <w:right w:val="none" w:sz="0" w:space="0" w:color="auto"/>
                                          </w:divBdr>
                                          <w:divsChild>
                                            <w:div w:id="592474851">
                                              <w:marLeft w:val="0"/>
                                              <w:marRight w:val="0"/>
                                              <w:marTop w:val="0"/>
                                              <w:marBottom w:val="0"/>
                                              <w:divBdr>
                                                <w:top w:val="none" w:sz="0" w:space="0" w:color="auto"/>
                                                <w:left w:val="none" w:sz="0" w:space="0" w:color="auto"/>
                                                <w:bottom w:val="none" w:sz="0" w:space="0" w:color="auto"/>
                                                <w:right w:val="none" w:sz="0" w:space="0" w:color="auto"/>
                                              </w:divBdr>
                                              <w:divsChild>
                                                <w:div w:id="592474839">
                                                  <w:marLeft w:val="0"/>
                                                  <w:marRight w:val="0"/>
                                                  <w:marTop w:val="0"/>
                                                  <w:marBottom w:val="0"/>
                                                  <w:divBdr>
                                                    <w:top w:val="none" w:sz="0" w:space="0" w:color="auto"/>
                                                    <w:left w:val="none" w:sz="0" w:space="0" w:color="auto"/>
                                                    <w:bottom w:val="none" w:sz="0" w:space="0" w:color="auto"/>
                                                    <w:right w:val="none" w:sz="0" w:space="0" w:color="auto"/>
                                                  </w:divBdr>
                                                  <w:divsChild>
                                                    <w:div w:id="59247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474767">
                                          <w:marLeft w:val="0"/>
                                          <w:marRight w:val="0"/>
                                          <w:marTop w:val="0"/>
                                          <w:marBottom w:val="0"/>
                                          <w:divBdr>
                                            <w:top w:val="none" w:sz="0" w:space="0" w:color="auto"/>
                                            <w:left w:val="none" w:sz="0" w:space="0" w:color="auto"/>
                                            <w:bottom w:val="none" w:sz="0" w:space="0" w:color="auto"/>
                                            <w:right w:val="none" w:sz="0" w:space="0" w:color="auto"/>
                                          </w:divBdr>
                                          <w:divsChild>
                                            <w:div w:id="592474776">
                                              <w:marLeft w:val="0"/>
                                              <w:marRight w:val="0"/>
                                              <w:marTop w:val="0"/>
                                              <w:marBottom w:val="0"/>
                                              <w:divBdr>
                                                <w:top w:val="none" w:sz="0" w:space="0" w:color="auto"/>
                                                <w:left w:val="none" w:sz="0" w:space="0" w:color="auto"/>
                                                <w:bottom w:val="none" w:sz="0" w:space="0" w:color="auto"/>
                                                <w:right w:val="none" w:sz="0" w:space="0" w:color="auto"/>
                                              </w:divBdr>
                                            </w:div>
                                            <w:div w:id="592474784">
                                              <w:marLeft w:val="0"/>
                                              <w:marRight w:val="0"/>
                                              <w:marTop w:val="0"/>
                                              <w:marBottom w:val="0"/>
                                              <w:divBdr>
                                                <w:top w:val="none" w:sz="0" w:space="0" w:color="auto"/>
                                                <w:left w:val="none" w:sz="0" w:space="0" w:color="auto"/>
                                                <w:bottom w:val="none" w:sz="0" w:space="0" w:color="auto"/>
                                                <w:right w:val="none" w:sz="0" w:space="0" w:color="auto"/>
                                              </w:divBdr>
                                            </w:div>
                                          </w:divsChild>
                                        </w:div>
                                        <w:div w:id="592474768">
                                          <w:marLeft w:val="0"/>
                                          <w:marRight w:val="0"/>
                                          <w:marTop w:val="0"/>
                                          <w:marBottom w:val="0"/>
                                          <w:divBdr>
                                            <w:top w:val="none" w:sz="0" w:space="0" w:color="auto"/>
                                            <w:left w:val="none" w:sz="0" w:space="0" w:color="auto"/>
                                            <w:bottom w:val="none" w:sz="0" w:space="0" w:color="auto"/>
                                            <w:right w:val="none" w:sz="0" w:space="0" w:color="auto"/>
                                          </w:divBdr>
                                          <w:divsChild>
                                            <w:div w:id="592474844">
                                              <w:marLeft w:val="0"/>
                                              <w:marRight w:val="0"/>
                                              <w:marTop w:val="0"/>
                                              <w:marBottom w:val="0"/>
                                              <w:divBdr>
                                                <w:top w:val="none" w:sz="0" w:space="0" w:color="auto"/>
                                                <w:left w:val="none" w:sz="0" w:space="0" w:color="auto"/>
                                                <w:bottom w:val="none" w:sz="0" w:space="0" w:color="auto"/>
                                                <w:right w:val="none" w:sz="0" w:space="0" w:color="auto"/>
                                              </w:divBdr>
                                              <w:divsChild>
                                                <w:div w:id="592474703">
                                                  <w:marLeft w:val="0"/>
                                                  <w:marRight w:val="0"/>
                                                  <w:marTop w:val="0"/>
                                                  <w:marBottom w:val="0"/>
                                                  <w:divBdr>
                                                    <w:top w:val="none" w:sz="0" w:space="0" w:color="auto"/>
                                                    <w:left w:val="none" w:sz="0" w:space="0" w:color="auto"/>
                                                    <w:bottom w:val="none" w:sz="0" w:space="0" w:color="auto"/>
                                                    <w:right w:val="none" w:sz="0" w:space="0" w:color="auto"/>
                                                  </w:divBdr>
                                                </w:div>
                                                <w:div w:id="592474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2474863">
                          <w:marLeft w:val="0"/>
                          <w:marRight w:val="0"/>
                          <w:marTop w:val="0"/>
                          <w:marBottom w:val="0"/>
                          <w:divBdr>
                            <w:top w:val="single" w:sz="6" w:space="0" w:color="DDDCDA"/>
                            <w:left w:val="single" w:sz="6" w:space="0" w:color="DDDCDA"/>
                            <w:bottom w:val="single" w:sz="6" w:space="0" w:color="DDDCDA"/>
                            <w:right w:val="single" w:sz="6" w:space="0" w:color="DDDCDA"/>
                          </w:divBdr>
                          <w:divsChild>
                            <w:div w:id="592474765">
                              <w:marLeft w:val="0"/>
                              <w:marRight w:val="0"/>
                              <w:marTop w:val="0"/>
                              <w:marBottom w:val="0"/>
                              <w:divBdr>
                                <w:top w:val="none" w:sz="0" w:space="0" w:color="auto"/>
                                <w:left w:val="none" w:sz="0" w:space="0" w:color="auto"/>
                                <w:bottom w:val="none" w:sz="0" w:space="0" w:color="auto"/>
                                <w:right w:val="none" w:sz="0" w:space="0" w:color="auto"/>
                              </w:divBdr>
                              <w:divsChild>
                                <w:div w:id="592474766">
                                  <w:marLeft w:val="0"/>
                                  <w:marRight w:val="0"/>
                                  <w:marTop w:val="0"/>
                                  <w:marBottom w:val="0"/>
                                  <w:divBdr>
                                    <w:top w:val="none" w:sz="0" w:space="0" w:color="auto"/>
                                    <w:left w:val="none" w:sz="0" w:space="0" w:color="auto"/>
                                    <w:bottom w:val="none" w:sz="0" w:space="0" w:color="auto"/>
                                    <w:right w:val="none" w:sz="0" w:space="0" w:color="auto"/>
                                  </w:divBdr>
                                  <w:divsChild>
                                    <w:div w:id="592474706">
                                      <w:marLeft w:val="0"/>
                                      <w:marRight w:val="0"/>
                                      <w:marTop w:val="0"/>
                                      <w:marBottom w:val="0"/>
                                      <w:divBdr>
                                        <w:top w:val="none" w:sz="0" w:space="0" w:color="auto"/>
                                        <w:left w:val="none" w:sz="0" w:space="0" w:color="auto"/>
                                        <w:bottom w:val="none" w:sz="0" w:space="0" w:color="auto"/>
                                        <w:right w:val="none" w:sz="0" w:space="0" w:color="auto"/>
                                      </w:divBdr>
                                    </w:div>
                                    <w:div w:id="592474845">
                                      <w:marLeft w:val="0"/>
                                      <w:marRight w:val="0"/>
                                      <w:marTop w:val="0"/>
                                      <w:marBottom w:val="0"/>
                                      <w:divBdr>
                                        <w:top w:val="none" w:sz="0" w:space="0" w:color="auto"/>
                                        <w:left w:val="none" w:sz="0" w:space="0" w:color="auto"/>
                                        <w:bottom w:val="none" w:sz="0" w:space="0" w:color="auto"/>
                                        <w:right w:val="none" w:sz="0" w:space="0" w:color="auto"/>
                                      </w:divBdr>
                                      <w:divsChild>
                                        <w:div w:id="592474731">
                                          <w:marLeft w:val="0"/>
                                          <w:marRight w:val="0"/>
                                          <w:marTop w:val="0"/>
                                          <w:marBottom w:val="0"/>
                                          <w:divBdr>
                                            <w:top w:val="none" w:sz="0" w:space="0" w:color="auto"/>
                                            <w:left w:val="none" w:sz="0" w:space="0" w:color="auto"/>
                                            <w:bottom w:val="none" w:sz="0" w:space="0" w:color="auto"/>
                                            <w:right w:val="none" w:sz="0" w:space="0" w:color="auto"/>
                                          </w:divBdr>
                                          <w:divsChild>
                                            <w:div w:id="592474864">
                                              <w:marLeft w:val="0"/>
                                              <w:marRight w:val="0"/>
                                              <w:marTop w:val="0"/>
                                              <w:marBottom w:val="0"/>
                                              <w:divBdr>
                                                <w:top w:val="none" w:sz="0" w:space="0" w:color="auto"/>
                                                <w:left w:val="none" w:sz="0" w:space="0" w:color="auto"/>
                                                <w:bottom w:val="none" w:sz="0" w:space="0" w:color="auto"/>
                                                <w:right w:val="none" w:sz="0" w:space="0" w:color="auto"/>
                                              </w:divBdr>
                                              <w:divsChild>
                                                <w:div w:id="592474755">
                                                  <w:marLeft w:val="0"/>
                                                  <w:marRight w:val="0"/>
                                                  <w:marTop w:val="0"/>
                                                  <w:marBottom w:val="0"/>
                                                  <w:divBdr>
                                                    <w:top w:val="none" w:sz="0" w:space="0" w:color="auto"/>
                                                    <w:left w:val="none" w:sz="0" w:space="0" w:color="auto"/>
                                                    <w:bottom w:val="none" w:sz="0" w:space="0" w:color="auto"/>
                                                    <w:right w:val="none" w:sz="0" w:space="0" w:color="auto"/>
                                                  </w:divBdr>
                                                </w:div>
                                                <w:div w:id="59247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474777">
                                          <w:marLeft w:val="-240"/>
                                          <w:marRight w:val="240"/>
                                          <w:marTop w:val="0"/>
                                          <w:marBottom w:val="0"/>
                                          <w:divBdr>
                                            <w:top w:val="none" w:sz="0" w:space="0" w:color="auto"/>
                                            <w:left w:val="none" w:sz="0" w:space="0" w:color="auto"/>
                                            <w:bottom w:val="none" w:sz="0" w:space="0" w:color="auto"/>
                                            <w:right w:val="none" w:sz="0" w:space="0" w:color="auto"/>
                                          </w:divBdr>
                                          <w:divsChild>
                                            <w:div w:id="592474720">
                                              <w:marLeft w:val="0"/>
                                              <w:marRight w:val="0"/>
                                              <w:marTop w:val="0"/>
                                              <w:marBottom w:val="0"/>
                                              <w:divBdr>
                                                <w:top w:val="none" w:sz="0" w:space="0" w:color="auto"/>
                                                <w:left w:val="none" w:sz="0" w:space="0" w:color="auto"/>
                                                <w:bottom w:val="none" w:sz="0" w:space="0" w:color="auto"/>
                                                <w:right w:val="none" w:sz="0" w:space="0" w:color="auto"/>
                                              </w:divBdr>
                                              <w:divsChild>
                                                <w:div w:id="592474816">
                                                  <w:marLeft w:val="0"/>
                                                  <w:marRight w:val="0"/>
                                                  <w:marTop w:val="0"/>
                                                  <w:marBottom w:val="0"/>
                                                  <w:divBdr>
                                                    <w:top w:val="none" w:sz="0" w:space="0" w:color="auto"/>
                                                    <w:left w:val="none" w:sz="0" w:space="0" w:color="auto"/>
                                                    <w:bottom w:val="none" w:sz="0" w:space="0" w:color="auto"/>
                                                    <w:right w:val="none" w:sz="0" w:space="0" w:color="auto"/>
                                                  </w:divBdr>
                                                  <w:divsChild>
                                                    <w:div w:id="592474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474814">
                                          <w:marLeft w:val="0"/>
                                          <w:marRight w:val="0"/>
                                          <w:marTop w:val="0"/>
                                          <w:marBottom w:val="0"/>
                                          <w:divBdr>
                                            <w:top w:val="none" w:sz="0" w:space="0" w:color="auto"/>
                                            <w:left w:val="none" w:sz="0" w:space="0" w:color="auto"/>
                                            <w:bottom w:val="none" w:sz="0" w:space="0" w:color="auto"/>
                                            <w:right w:val="none" w:sz="0" w:space="0" w:color="auto"/>
                                          </w:divBdr>
                                          <w:divsChild>
                                            <w:div w:id="592474786">
                                              <w:marLeft w:val="0"/>
                                              <w:marRight w:val="0"/>
                                              <w:marTop w:val="0"/>
                                              <w:marBottom w:val="0"/>
                                              <w:divBdr>
                                                <w:top w:val="none" w:sz="0" w:space="0" w:color="auto"/>
                                                <w:left w:val="none" w:sz="0" w:space="0" w:color="auto"/>
                                                <w:bottom w:val="none" w:sz="0" w:space="0" w:color="auto"/>
                                                <w:right w:val="none" w:sz="0" w:space="0" w:color="auto"/>
                                              </w:divBdr>
                                            </w:div>
                                            <w:div w:id="59247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2474871">
                          <w:marLeft w:val="0"/>
                          <w:marRight w:val="0"/>
                          <w:marTop w:val="0"/>
                          <w:marBottom w:val="0"/>
                          <w:divBdr>
                            <w:top w:val="single" w:sz="6" w:space="0" w:color="DDDCDA"/>
                            <w:left w:val="single" w:sz="6" w:space="0" w:color="DDDCDA"/>
                            <w:bottom w:val="single" w:sz="6" w:space="0" w:color="DDDCDA"/>
                            <w:right w:val="single" w:sz="6" w:space="0" w:color="DDDCDA"/>
                          </w:divBdr>
                          <w:divsChild>
                            <w:div w:id="592474783">
                              <w:marLeft w:val="0"/>
                              <w:marRight w:val="0"/>
                              <w:marTop w:val="0"/>
                              <w:marBottom w:val="0"/>
                              <w:divBdr>
                                <w:top w:val="none" w:sz="0" w:space="0" w:color="auto"/>
                                <w:left w:val="none" w:sz="0" w:space="0" w:color="auto"/>
                                <w:bottom w:val="none" w:sz="0" w:space="0" w:color="auto"/>
                                <w:right w:val="none" w:sz="0" w:space="0" w:color="auto"/>
                              </w:divBdr>
                              <w:divsChild>
                                <w:div w:id="592474799">
                                  <w:marLeft w:val="0"/>
                                  <w:marRight w:val="0"/>
                                  <w:marTop w:val="0"/>
                                  <w:marBottom w:val="0"/>
                                  <w:divBdr>
                                    <w:top w:val="none" w:sz="0" w:space="0" w:color="auto"/>
                                    <w:left w:val="none" w:sz="0" w:space="0" w:color="auto"/>
                                    <w:bottom w:val="none" w:sz="0" w:space="0" w:color="auto"/>
                                    <w:right w:val="none" w:sz="0" w:space="0" w:color="auto"/>
                                  </w:divBdr>
                                  <w:divsChild>
                                    <w:div w:id="592474734">
                                      <w:marLeft w:val="0"/>
                                      <w:marRight w:val="0"/>
                                      <w:marTop w:val="0"/>
                                      <w:marBottom w:val="0"/>
                                      <w:divBdr>
                                        <w:top w:val="none" w:sz="0" w:space="0" w:color="auto"/>
                                        <w:left w:val="none" w:sz="0" w:space="0" w:color="auto"/>
                                        <w:bottom w:val="none" w:sz="0" w:space="0" w:color="auto"/>
                                        <w:right w:val="none" w:sz="0" w:space="0" w:color="auto"/>
                                      </w:divBdr>
                                      <w:divsChild>
                                        <w:div w:id="592474708">
                                          <w:marLeft w:val="-240"/>
                                          <w:marRight w:val="240"/>
                                          <w:marTop w:val="0"/>
                                          <w:marBottom w:val="0"/>
                                          <w:divBdr>
                                            <w:top w:val="none" w:sz="0" w:space="0" w:color="auto"/>
                                            <w:left w:val="none" w:sz="0" w:space="0" w:color="auto"/>
                                            <w:bottom w:val="none" w:sz="0" w:space="0" w:color="auto"/>
                                            <w:right w:val="none" w:sz="0" w:space="0" w:color="auto"/>
                                          </w:divBdr>
                                          <w:divsChild>
                                            <w:div w:id="592474861">
                                              <w:marLeft w:val="0"/>
                                              <w:marRight w:val="0"/>
                                              <w:marTop w:val="0"/>
                                              <w:marBottom w:val="0"/>
                                              <w:divBdr>
                                                <w:top w:val="none" w:sz="0" w:space="0" w:color="auto"/>
                                                <w:left w:val="none" w:sz="0" w:space="0" w:color="auto"/>
                                                <w:bottom w:val="none" w:sz="0" w:space="0" w:color="auto"/>
                                                <w:right w:val="none" w:sz="0" w:space="0" w:color="auto"/>
                                              </w:divBdr>
                                              <w:divsChild>
                                                <w:div w:id="592474828">
                                                  <w:marLeft w:val="0"/>
                                                  <w:marRight w:val="0"/>
                                                  <w:marTop w:val="0"/>
                                                  <w:marBottom w:val="0"/>
                                                  <w:divBdr>
                                                    <w:top w:val="none" w:sz="0" w:space="0" w:color="auto"/>
                                                    <w:left w:val="none" w:sz="0" w:space="0" w:color="auto"/>
                                                    <w:bottom w:val="none" w:sz="0" w:space="0" w:color="auto"/>
                                                    <w:right w:val="none" w:sz="0" w:space="0" w:color="auto"/>
                                                  </w:divBdr>
                                                  <w:divsChild>
                                                    <w:div w:id="592474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474726">
                                          <w:marLeft w:val="0"/>
                                          <w:marRight w:val="0"/>
                                          <w:marTop w:val="0"/>
                                          <w:marBottom w:val="0"/>
                                          <w:divBdr>
                                            <w:top w:val="none" w:sz="0" w:space="0" w:color="auto"/>
                                            <w:left w:val="none" w:sz="0" w:space="0" w:color="auto"/>
                                            <w:bottom w:val="none" w:sz="0" w:space="0" w:color="auto"/>
                                            <w:right w:val="none" w:sz="0" w:space="0" w:color="auto"/>
                                          </w:divBdr>
                                          <w:divsChild>
                                            <w:div w:id="592474728">
                                              <w:marLeft w:val="0"/>
                                              <w:marRight w:val="0"/>
                                              <w:marTop w:val="0"/>
                                              <w:marBottom w:val="0"/>
                                              <w:divBdr>
                                                <w:top w:val="none" w:sz="0" w:space="0" w:color="auto"/>
                                                <w:left w:val="none" w:sz="0" w:space="0" w:color="auto"/>
                                                <w:bottom w:val="none" w:sz="0" w:space="0" w:color="auto"/>
                                                <w:right w:val="none" w:sz="0" w:space="0" w:color="auto"/>
                                              </w:divBdr>
                                            </w:div>
                                            <w:div w:id="592474780">
                                              <w:marLeft w:val="0"/>
                                              <w:marRight w:val="0"/>
                                              <w:marTop w:val="0"/>
                                              <w:marBottom w:val="0"/>
                                              <w:divBdr>
                                                <w:top w:val="none" w:sz="0" w:space="0" w:color="auto"/>
                                                <w:left w:val="none" w:sz="0" w:space="0" w:color="auto"/>
                                                <w:bottom w:val="none" w:sz="0" w:space="0" w:color="auto"/>
                                                <w:right w:val="none" w:sz="0" w:space="0" w:color="auto"/>
                                              </w:divBdr>
                                            </w:div>
                                          </w:divsChild>
                                        </w:div>
                                        <w:div w:id="592474775">
                                          <w:marLeft w:val="0"/>
                                          <w:marRight w:val="0"/>
                                          <w:marTop w:val="0"/>
                                          <w:marBottom w:val="0"/>
                                          <w:divBdr>
                                            <w:top w:val="none" w:sz="0" w:space="0" w:color="auto"/>
                                            <w:left w:val="none" w:sz="0" w:space="0" w:color="auto"/>
                                            <w:bottom w:val="none" w:sz="0" w:space="0" w:color="auto"/>
                                            <w:right w:val="none" w:sz="0" w:space="0" w:color="auto"/>
                                          </w:divBdr>
                                          <w:divsChild>
                                            <w:div w:id="592474795">
                                              <w:marLeft w:val="0"/>
                                              <w:marRight w:val="0"/>
                                              <w:marTop w:val="0"/>
                                              <w:marBottom w:val="0"/>
                                              <w:divBdr>
                                                <w:top w:val="none" w:sz="0" w:space="0" w:color="auto"/>
                                                <w:left w:val="none" w:sz="0" w:space="0" w:color="auto"/>
                                                <w:bottom w:val="none" w:sz="0" w:space="0" w:color="auto"/>
                                                <w:right w:val="none" w:sz="0" w:space="0" w:color="auto"/>
                                              </w:divBdr>
                                              <w:divsChild>
                                                <w:div w:id="592474790">
                                                  <w:marLeft w:val="0"/>
                                                  <w:marRight w:val="0"/>
                                                  <w:marTop w:val="0"/>
                                                  <w:marBottom w:val="0"/>
                                                  <w:divBdr>
                                                    <w:top w:val="none" w:sz="0" w:space="0" w:color="auto"/>
                                                    <w:left w:val="none" w:sz="0" w:space="0" w:color="auto"/>
                                                    <w:bottom w:val="none" w:sz="0" w:space="0" w:color="auto"/>
                                                    <w:right w:val="none" w:sz="0" w:space="0" w:color="auto"/>
                                                  </w:divBdr>
                                                </w:div>
                                                <w:div w:id="592474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474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2474855">
      <w:marLeft w:val="0"/>
      <w:marRight w:val="0"/>
      <w:marTop w:val="0"/>
      <w:marBottom w:val="0"/>
      <w:divBdr>
        <w:top w:val="none" w:sz="0" w:space="0" w:color="auto"/>
        <w:left w:val="none" w:sz="0" w:space="0" w:color="auto"/>
        <w:bottom w:val="none" w:sz="0" w:space="0" w:color="auto"/>
        <w:right w:val="none" w:sz="0" w:space="0" w:color="auto"/>
      </w:divBdr>
      <w:divsChild>
        <w:div w:id="592474717">
          <w:marLeft w:val="0"/>
          <w:marRight w:val="0"/>
          <w:marTop w:val="0"/>
          <w:marBottom w:val="0"/>
          <w:divBdr>
            <w:top w:val="none" w:sz="0" w:space="0" w:color="auto"/>
            <w:left w:val="none" w:sz="0" w:space="0" w:color="auto"/>
            <w:bottom w:val="none" w:sz="0" w:space="0" w:color="auto"/>
            <w:right w:val="none" w:sz="0" w:space="0" w:color="auto"/>
          </w:divBdr>
        </w:div>
        <w:div w:id="592474750">
          <w:marLeft w:val="0"/>
          <w:marRight w:val="0"/>
          <w:marTop w:val="0"/>
          <w:marBottom w:val="0"/>
          <w:divBdr>
            <w:top w:val="none" w:sz="0" w:space="0" w:color="auto"/>
            <w:left w:val="none" w:sz="0" w:space="0" w:color="auto"/>
            <w:bottom w:val="none" w:sz="0" w:space="0" w:color="auto"/>
            <w:right w:val="none" w:sz="0" w:space="0" w:color="auto"/>
          </w:divBdr>
          <w:divsChild>
            <w:div w:id="592474718">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739">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785">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81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82898.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prbookshop.ru/71590.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85179.html" TargetMode="External"/><Relationship Id="rId11" Type="http://schemas.openxmlformats.org/officeDocument/2006/relationships/hyperlink" Target="http://www.oecdru.org" TargetMode="External"/><Relationship Id="rId5" Type="http://schemas.openxmlformats.org/officeDocument/2006/relationships/hyperlink" Target="https://www.iprbookshop.ru/83939.html" TargetMode="Externa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65</TotalTime>
  <Pages>40</Pages>
  <Words>12848</Words>
  <Characters>-32766</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Вера Филипповна</cp:lastModifiedBy>
  <cp:revision>10</cp:revision>
  <cp:lastPrinted>2021-05-25T10:42:00Z</cp:lastPrinted>
  <dcterms:created xsi:type="dcterms:W3CDTF">2021-05-25T11:28:00Z</dcterms:created>
  <dcterms:modified xsi:type="dcterms:W3CDTF">2021-12-28T11:21:00Z</dcterms:modified>
</cp:coreProperties>
</file>